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DB9F5" w14:textId="75D1391C" w:rsidR="00792BFB" w:rsidRPr="004F506B" w:rsidRDefault="00792BFB" w:rsidP="00792BFB">
      <w:pPr>
        <w:pStyle w:val="3GPPHeader"/>
        <w:spacing w:after="60"/>
        <w:rPr>
          <w:sz w:val="32"/>
          <w:szCs w:val="32"/>
          <w:highlight w:val="yellow"/>
        </w:rPr>
      </w:pPr>
      <w:bookmarkStart w:id="0" w:name="_GoBack"/>
      <w:bookmarkEnd w:id="0"/>
      <w:r w:rsidRPr="004F506B">
        <w:t>3GPP TSG-RAN WG2#10</w:t>
      </w:r>
      <w:r>
        <w:t>4</w:t>
      </w:r>
      <w:r w:rsidRPr="004F506B">
        <w:tab/>
      </w:r>
      <w:r w:rsidRPr="004F506B">
        <w:rPr>
          <w:sz w:val="32"/>
          <w:szCs w:val="32"/>
        </w:rPr>
        <w:t xml:space="preserve">Tdoc </w:t>
      </w:r>
      <w:r w:rsidR="001964A7" w:rsidRPr="001964A7">
        <w:rPr>
          <w:sz w:val="32"/>
          <w:szCs w:val="32"/>
        </w:rPr>
        <w:t>R2-1817207</w:t>
      </w:r>
    </w:p>
    <w:p w14:paraId="2613BB5B" w14:textId="7CF49213" w:rsidR="00792BFB" w:rsidRPr="004F506B" w:rsidRDefault="00792BFB" w:rsidP="00792BFB">
      <w:pPr>
        <w:pStyle w:val="3GPPHeader"/>
      </w:pPr>
      <w:r>
        <w:t xml:space="preserve">Spokane, Washington, USA, 12-16 November 2018 </w:t>
      </w:r>
    </w:p>
    <w:p w14:paraId="7DB6566F" w14:textId="77777777" w:rsidR="002851E6" w:rsidRPr="004F506B" w:rsidRDefault="002851E6" w:rsidP="002851E6">
      <w:pPr>
        <w:pStyle w:val="3GPPHeader"/>
      </w:pPr>
    </w:p>
    <w:p w14:paraId="571EEBB1" w14:textId="031B838D"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9E6944" w:rsidRPr="009E6944">
        <w:rPr>
          <w:sz w:val="22"/>
          <w:lang w:val="en-US"/>
        </w:rPr>
        <w:t>10.4.1.3.7</w:t>
      </w:r>
      <w:r w:rsidR="009E6944">
        <w:rPr>
          <w:sz w:val="22"/>
          <w:lang w:val="en-US"/>
        </w:rPr>
        <w:t xml:space="preserve"> </w:t>
      </w:r>
      <w:r w:rsidR="009E6944" w:rsidRPr="009E6944">
        <w:rPr>
          <w:sz w:val="22"/>
          <w:lang w:val="en-US"/>
        </w:rPr>
        <w:t>Connection release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05CFDA8F"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E23A46" w:rsidRPr="00E23A46">
        <w:rPr>
          <w:sz w:val="22"/>
          <w:szCs w:val="22"/>
        </w:rPr>
        <w:t xml:space="preserve">NAS indication in Release-with-Redirect in 2-step resume procedure scenario triggered by NAS </w:t>
      </w:r>
    </w:p>
    <w:p w14:paraId="65935703" w14:textId="4AA7002C" w:rsidR="00E90E49" w:rsidRPr="007557D3" w:rsidRDefault="002851E6" w:rsidP="007557D3">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6F07A578" w14:textId="24C17164" w:rsidR="00570D97" w:rsidRDefault="004D43E7" w:rsidP="007557D3">
      <w:r>
        <w:t>In RAN2#103bis</w:t>
      </w:r>
      <w:r w:rsidR="00570D97">
        <w:t xml:space="preserve"> in Chengdu</w:t>
      </w:r>
      <w:r>
        <w:t>, release and redirect in 2-steps procedure has been discussed and agreed.</w:t>
      </w:r>
      <w:r w:rsidR="00570D97">
        <w:t xml:space="preserve"> </w:t>
      </w:r>
    </w:p>
    <w:p w14:paraId="38A3B5AC" w14:textId="37E4E6CE" w:rsidR="00E23A46" w:rsidRDefault="002E7C8E" w:rsidP="007557D3">
      <w:r>
        <w:t xml:space="preserve">This paper </w:t>
      </w:r>
      <w:r w:rsidR="00E23A46">
        <w:t xml:space="preserve">discusses the implications of that </w:t>
      </w:r>
      <w:r w:rsidR="001964A7">
        <w:t xml:space="preserve">on </w:t>
      </w:r>
      <w:r w:rsidR="00E23A46">
        <w:t>AS/NAS interactions.</w:t>
      </w:r>
    </w:p>
    <w:p w14:paraId="19A97A98" w14:textId="77777777" w:rsidR="002A4F4E" w:rsidRPr="004F506B" w:rsidRDefault="002A4F4E" w:rsidP="002A4F4E">
      <w:pPr>
        <w:pStyle w:val="Heading1"/>
      </w:pPr>
      <w:bookmarkStart w:id="1" w:name="_Ref178064866"/>
      <w:r w:rsidRPr="004F506B">
        <w:t>Discussion</w:t>
      </w:r>
      <w:bookmarkEnd w:id="1"/>
    </w:p>
    <w:p w14:paraId="669BBE74" w14:textId="3B516252" w:rsidR="00570D97" w:rsidRDefault="00570D97" w:rsidP="00570D97">
      <w:r>
        <w:t xml:space="preserve">In RAN2#103bis in Chengdu, the following is captured in chairman’s notes concerning the </w:t>
      </w:r>
      <w:r w:rsidRPr="00570D97">
        <w:t>Release and Redirect in 2-steps</w:t>
      </w:r>
      <w:r>
        <w:t xml:space="preserve"> for RRC_INACTIVE UEs [1]:</w:t>
      </w:r>
    </w:p>
    <w:p w14:paraId="37F55D1C" w14:textId="77777777" w:rsidR="00570D97" w:rsidRPr="000F5698" w:rsidRDefault="00570D97" w:rsidP="00570D97">
      <w:r>
        <w:t>***************************************************************************************************************************</w:t>
      </w:r>
    </w:p>
    <w:p w14:paraId="5B01DCBA" w14:textId="77777777" w:rsidR="00570D97" w:rsidRDefault="00761A7A" w:rsidP="00570D97">
      <w:pPr>
        <w:pStyle w:val="Doc-title"/>
      </w:pPr>
      <w:hyperlink r:id="rId13" w:tooltip="C:Data3GPPExtractsR2-1814088 - CR to 38.304 on Release and Redirect in 2-step procedure.docx" w:history="1">
        <w:r w:rsidR="00570D97" w:rsidRPr="000A3C5B">
          <w:rPr>
            <w:rStyle w:val="Hyperlink"/>
          </w:rPr>
          <w:t>R2-1814088</w:t>
        </w:r>
      </w:hyperlink>
      <w:r w:rsidR="00570D97">
        <w:tab/>
        <w:t>CR to 38.304 on Release and Redirect in 2-step procedure</w:t>
      </w:r>
      <w:r w:rsidR="00570D97">
        <w:tab/>
        <w:t>Ericsson</w:t>
      </w:r>
      <w:r w:rsidR="00570D97">
        <w:tab/>
        <w:t>CR</w:t>
      </w:r>
      <w:r w:rsidR="00570D97">
        <w:tab/>
        <w:t>Rel-15</w:t>
      </w:r>
      <w:r w:rsidR="00570D97">
        <w:tab/>
        <w:t>38.304</w:t>
      </w:r>
      <w:r w:rsidR="00570D97">
        <w:tab/>
        <w:t>15.1.0</w:t>
      </w:r>
      <w:r w:rsidR="00570D97">
        <w:tab/>
        <w:t>0056</w:t>
      </w:r>
      <w:r w:rsidR="00570D97">
        <w:tab/>
        <w:t>-</w:t>
      </w:r>
      <w:r w:rsidR="00570D97">
        <w:tab/>
        <w:t>F</w:t>
      </w:r>
      <w:r w:rsidR="00570D97">
        <w:tab/>
        <w:t>NR_newRAT-Core</w:t>
      </w:r>
    </w:p>
    <w:p w14:paraId="717DB870" w14:textId="77777777" w:rsidR="00570D97" w:rsidRDefault="00570D97" w:rsidP="00570D97">
      <w:pPr>
        <w:pStyle w:val="Doc-text2"/>
      </w:pPr>
      <w:r>
        <w:t>=&gt;</w:t>
      </w:r>
      <w:r>
        <w:tab/>
        <w:t>Reword "</w:t>
      </w:r>
      <w:r w:rsidRPr="00F158CF">
        <w:t xml:space="preserve"> On transition from RRC_CONNECTED to RRC_IDLE state or RRC_INACTIVE state </w:t>
      </w:r>
      <w:r>
        <w:t xml:space="preserve">" </w:t>
      </w:r>
      <w:r w:rsidRPr="004D43E7">
        <w:rPr>
          <w:highlight w:val="yellow"/>
        </w:rPr>
        <w:t>to allow the redirection to be performed for Release in response to Resume Request</w:t>
      </w:r>
    </w:p>
    <w:p w14:paraId="7F199DF7" w14:textId="77777777" w:rsidR="00570D97" w:rsidRDefault="00570D97" w:rsidP="00570D97">
      <w:pPr>
        <w:pStyle w:val="Doc-text2"/>
      </w:pPr>
      <w:r>
        <w:t>=&gt;</w:t>
      </w:r>
      <w:r>
        <w:tab/>
        <w:t xml:space="preserve">Revised in </w:t>
      </w:r>
      <w:hyperlink r:id="rId14" w:tooltip="C:Data3GPPExtractsR2-1815961 - CR to 38.304 on Release and Redirect in 2-step procedure.docx" w:history="1">
        <w:r w:rsidRPr="000A3C5B">
          <w:rPr>
            <w:rStyle w:val="Hyperlink"/>
          </w:rPr>
          <w:t>R2-1815961</w:t>
        </w:r>
      </w:hyperlink>
      <w:r>
        <w:t xml:space="preserve"> (Offline discussion 76)</w:t>
      </w:r>
    </w:p>
    <w:p w14:paraId="14CE018C" w14:textId="77777777" w:rsidR="00570D97" w:rsidRPr="00F158CF" w:rsidRDefault="00570D97" w:rsidP="00570D97">
      <w:pPr>
        <w:pStyle w:val="Doc-text2"/>
      </w:pPr>
    </w:p>
    <w:p w14:paraId="3E1E123B" w14:textId="77777777" w:rsidR="00570D97" w:rsidRDefault="00761A7A" w:rsidP="00570D97">
      <w:pPr>
        <w:pStyle w:val="Doc-title"/>
      </w:pPr>
      <w:hyperlink r:id="rId15" w:tooltip="C:Data3GPPExtractsR2-1815961 - CR to 38.304 on Release and Redirect in 2-step procedure.docx" w:history="1">
        <w:r w:rsidR="00570D97" w:rsidRPr="000A3C5B">
          <w:rPr>
            <w:rStyle w:val="Hyperlink"/>
          </w:rPr>
          <w:t>R2-1815961</w:t>
        </w:r>
      </w:hyperlink>
      <w:r w:rsidR="00570D97">
        <w:tab/>
        <w:t>CR to 38.304 on Release and Redirect in 2-step procedure</w:t>
      </w:r>
      <w:r w:rsidR="00570D97">
        <w:tab/>
        <w:t>Ericsson</w:t>
      </w:r>
      <w:r w:rsidR="00570D97">
        <w:tab/>
        <w:t>CR</w:t>
      </w:r>
      <w:r w:rsidR="00570D97">
        <w:tab/>
        <w:t>Rel-15</w:t>
      </w:r>
      <w:r w:rsidR="00570D97">
        <w:tab/>
        <w:t>38.304</w:t>
      </w:r>
      <w:r w:rsidR="00570D97">
        <w:tab/>
        <w:t>15.1.0</w:t>
      </w:r>
      <w:r w:rsidR="00570D97">
        <w:tab/>
        <w:t>0056</w:t>
      </w:r>
      <w:r w:rsidR="00570D97">
        <w:tab/>
        <w:t>1</w:t>
      </w:r>
      <w:r w:rsidR="00570D97">
        <w:tab/>
        <w:t>F</w:t>
      </w:r>
      <w:r w:rsidR="00570D97">
        <w:tab/>
        <w:t>NR_newRAT-Core</w:t>
      </w:r>
    </w:p>
    <w:p w14:paraId="0E41FF57" w14:textId="1472BF49" w:rsidR="00570D97" w:rsidRDefault="00570D97" w:rsidP="006B3FE9">
      <w:pPr>
        <w:pStyle w:val="Doc-text2"/>
      </w:pPr>
      <w:r>
        <w:t>=&gt;</w:t>
      </w:r>
      <w:r>
        <w:tab/>
        <w:t>Agreed in principle</w:t>
      </w:r>
    </w:p>
    <w:p w14:paraId="14ED76F0" w14:textId="77777777" w:rsidR="00570D97" w:rsidRDefault="00570D97" w:rsidP="00570D97">
      <w:r>
        <w:t>***************************************************************************************************************************</w:t>
      </w:r>
    </w:p>
    <w:p w14:paraId="7EB3A703" w14:textId="39FA841B" w:rsidR="00570D97" w:rsidRDefault="006B3FE9" w:rsidP="00466CA4">
      <w:r>
        <w:t xml:space="preserve">The </w:t>
      </w:r>
      <w:r w:rsidR="001A2690">
        <w:t>in principle agree (</w:t>
      </w:r>
      <w:r>
        <w:t>IPA</w:t>
      </w:r>
      <w:r w:rsidR="001A2690">
        <w:t>)</w:t>
      </w:r>
      <w:r>
        <w:t xml:space="preserve"> CR </w:t>
      </w:r>
      <w:r w:rsidR="001A2690">
        <w:t xml:space="preserve">to 38.304 </w:t>
      </w:r>
      <w:r>
        <w:t xml:space="preserve">[2] </w:t>
      </w:r>
      <w:r w:rsidR="001A2690">
        <w:t xml:space="preserve">has </w:t>
      </w:r>
      <w:r w:rsidR="004D0224">
        <w:t>captured the agreements by clarifying that in addition to RRC_CONNECTED to RRC_</w:t>
      </w:r>
      <w:r w:rsidR="000539AD">
        <w:t>IDLE</w:t>
      </w:r>
      <w:r w:rsidR="001A2690">
        <w:t xml:space="preserve"> </w:t>
      </w:r>
      <w:r w:rsidR="004D0224">
        <w:t>or RRC_INACTIVE, the following RRC transitions are supported:</w:t>
      </w:r>
    </w:p>
    <w:p w14:paraId="252B3D3F" w14:textId="68F052CE" w:rsidR="004D0224" w:rsidRDefault="004D0224" w:rsidP="004D0224">
      <w:pPr>
        <w:pStyle w:val="ListParagraph"/>
        <w:numPr>
          <w:ilvl w:val="0"/>
          <w:numId w:val="35"/>
        </w:numPr>
      </w:pPr>
      <w:r>
        <w:t xml:space="preserve">RRC_INACTIVE to RRC_INACTIVE (in case RRCRelease with </w:t>
      </w:r>
      <w:r w:rsidRPr="00D37C70">
        <w:rPr>
          <w:i/>
        </w:rPr>
        <w:t>suspendConfig</w:t>
      </w:r>
      <w:r>
        <w:t xml:space="preserve"> is sent in response to an </w:t>
      </w:r>
      <w:r w:rsidRPr="00D37C70">
        <w:rPr>
          <w:i/>
        </w:rPr>
        <w:t>RRCResumeRequest</w:t>
      </w:r>
      <w:r>
        <w:t xml:space="preserve"> or </w:t>
      </w:r>
      <w:r w:rsidRPr="00D37C70">
        <w:rPr>
          <w:i/>
        </w:rPr>
        <w:t>RRCResumeRequest1</w:t>
      </w:r>
      <w:r>
        <w:t>);</w:t>
      </w:r>
    </w:p>
    <w:p w14:paraId="107D6BB5" w14:textId="4928E736" w:rsidR="004D0224" w:rsidRDefault="004D0224" w:rsidP="004D0224">
      <w:pPr>
        <w:pStyle w:val="ListParagraph"/>
        <w:numPr>
          <w:ilvl w:val="0"/>
          <w:numId w:val="35"/>
        </w:numPr>
      </w:pPr>
      <w:r>
        <w:t xml:space="preserve">RRC_INACTIVE to RRC_IDLE (in case RRCRelease without </w:t>
      </w:r>
      <w:r w:rsidRPr="00D37C70">
        <w:rPr>
          <w:i/>
        </w:rPr>
        <w:t>suspendConfig</w:t>
      </w:r>
      <w:r>
        <w:t xml:space="preserve"> is sent in response to an </w:t>
      </w:r>
      <w:r w:rsidRPr="00D37C70">
        <w:rPr>
          <w:i/>
        </w:rPr>
        <w:t>RRCResumeRequest</w:t>
      </w:r>
      <w:r>
        <w:t xml:space="preserve"> or </w:t>
      </w:r>
      <w:r w:rsidRPr="00D37C70">
        <w:rPr>
          <w:i/>
        </w:rPr>
        <w:t>RRCResumeRequest1</w:t>
      </w:r>
      <w:r>
        <w:t>);</w:t>
      </w:r>
    </w:p>
    <w:p w14:paraId="184A803E" w14:textId="77777777" w:rsidR="00E23A46" w:rsidRDefault="00E23A46" w:rsidP="00E23A46"/>
    <w:p w14:paraId="7DB2BB64" w14:textId="6D28A5B7" w:rsidR="00E23A46" w:rsidRDefault="00E23A46" w:rsidP="00E23A46">
      <w:r>
        <w:t>As 2-steps procedure was initially envisioned for RNA updates</w:t>
      </w:r>
      <w:r w:rsidR="00D54D47">
        <w:t xml:space="preserve"> [</w:t>
      </w:r>
      <w:r w:rsidR="00B31449">
        <w:t>3</w:t>
      </w:r>
      <w:r w:rsidR="00D54D47">
        <w:t>]</w:t>
      </w:r>
      <w:r>
        <w:t xml:space="preserve">, and as RNA updates are triggered and managed by the AS layer, NAS layer could be made totally transparent as there is </w:t>
      </w:r>
      <w:r w:rsidR="001A2690">
        <w:t xml:space="preserve">no intended </w:t>
      </w:r>
      <w:r>
        <w:t>NAS action (like NAS recovery) or NAS state transition</w:t>
      </w:r>
      <w:r w:rsidR="001A2690">
        <w:t xml:space="preserve">, </w:t>
      </w:r>
      <w:r>
        <w:t>as the UE remain</w:t>
      </w:r>
      <w:r w:rsidR="001A2690">
        <w:t>s</w:t>
      </w:r>
      <w:r>
        <w:t xml:space="preserve"> in 5GMM-CONNECTED with inactive indication. </w:t>
      </w:r>
    </w:p>
    <w:p w14:paraId="2684D8F3" w14:textId="05BF66CF" w:rsidR="00E23A46" w:rsidRDefault="00E23A46" w:rsidP="00E23A46">
      <w:r>
        <w:t xml:space="preserve">However, the support of 2-step procedure in case of release and redirect </w:t>
      </w:r>
      <w:r w:rsidR="001A2690">
        <w:t xml:space="preserve">may be triggered by the network </w:t>
      </w:r>
      <w:r>
        <w:t>for an RRC_INACTIVE UE (i.e. in 5GMM-CONNECTED with inactive indication) when the NAS requests AS to start a service (</w:t>
      </w:r>
      <w:r w:rsidR="001A2690">
        <w:t>e.g. UL data</w:t>
      </w:r>
      <w:r>
        <w:t xml:space="preserve">) and, after sending the </w:t>
      </w:r>
      <w:r w:rsidRPr="00E23A46">
        <w:rPr>
          <w:i/>
        </w:rPr>
        <w:t>RRCResumeRequest</w:t>
      </w:r>
      <w:r>
        <w:t xml:space="preserve"> or </w:t>
      </w:r>
      <w:r w:rsidRPr="00E23A46">
        <w:rPr>
          <w:i/>
        </w:rPr>
        <w:t>RRCResumeRequest1</w:t>
      </w:r>
      <w:r>
        <w:t xml:space="preserve"> the network responds with an </w:t>
      </w:r>
      <w:r w:rsidRPr="00E23A46">
        <w:rPr>
          <w:i/>
        </w:rPr>
        <w:t>RRCRelease</w:t>
      </w:r>
      <w:r>
        <w:t xml:space="preserve"> with Redirect information associated to another carrier.</w:t>
      </w:r>
      <w:r w:rsidR="004424A6">
        <w:t xml:space="preserve"> The different resume causes in the request may be any of the following, not only </w:t>
      </w:r>
      <w:proofErr w:type="spellStart"/>
      <w:r w:rsidR="004424A6" w:rsidRPr="004424A6">
        <w:rPr>
          <w:i/>
        </w:rPr>
        <w:t>rna</w:t>
      </w:r>
      <w:proofErr w:type="spellEnd"/>
      <w:r w:rsidR="004424A6" w:rsidRPr="004424A6">
        <w:rPr>
          <w:i/>
        </w:rPr>
        <w:t>-Update</w:t>
      </w:r>
      <w:r w:rsidR="004424A6">
        <w:t>:</w:t>
      </w:r>
    </w:p>
    <w:p w14:paraId="66C22859" w14:textId="4192DCBC" w:rsidR="00E23A46" w:rsidRDefault="00E23A46" w:rsidP="00E23A46"/>
    <w:p w14:paraId="00856BD3" w14:textId="77777777" w:rsidR="004424A6" w:rsidRPr="004424A6" w:rsidRDefault="004424A6" w:rsidP="004424A6">
      <w:pPr>
        <w:keepNext/>
        <w:keepLines/>
        <w:spacing w:before="120" w:after="180"/>
        <w:jc w:val="left"/>
        <w:outlineLvl w:val="3"/>
        <w:rPr>
          <w:rFonts w:eastAsia="SimSun"/>
          <w:sz w:val="24"/>
          <w:lang w:eastAsia="ja-JP"/>
        </w:rPr>
      </w:pPr>
      <w:bookmarkStart w:id="2" w:name="_Toc525763501"/>
      <w:r w:rsidRPr="004424A6">
        <w:rPr>
          <w:rFonts w:eastAsia="SimSun"/>
          <w:sz w:val="24"/>
          <w:lang w:eastAsia="ja-JP"/>
        </w:rPr>
        <w:lastRenderedPageBreak/>
        <w:t>–</w:t>
      </w:r>
      <w:r w:rsidRPr="004424A6">
        <w:rPr>
          <w:rFonts w:eastAsia="SimSun"/>
          <w:sz w:val="24"/>
          <w:lang w:eastAsia="ja-JP"/>
        </w:rPr>
        <w:tab/>
      </w:r>
      <w:proofErr w:type="spellStart"/>
      <w:r w:rsidRPr="004424A6">
        <w:rPr>
          <w:rFonts w:eastAsia="SimSun"/>
          <w:i/>
          <w:sz w:val="24"/>
          <w:lang w:eastAsia="ja-JP"/>
        </w:rPr>
        <w:t>ResumeCause</w:t>
      </w:r>
      <w:bookmarkEnd w:id="2"/>
      <w:proofErr w:type="spellEnd"/>
    </w:p>
    <w:p w14:paraId="19863999" w14:textId="77777777" w:rsidR="004424A6" w:rsidRPr="004424A6" w:rsidRDefault="004424A6" w:rsidP="004424A6">
      <w:pPr>
        <w:spacing w:after="180"/>
        <w:jc w:val="left"/>
        <w:rPr>
          <w:rFonts w:ascii="Times New Roman" w:eastAsia="SimSun" w:hAnsi="Times New Roman"/>
          <w:lang w:eastAsia="ja-JP"/>
        </w:rPr>
      </w:pPr>
      <w:r w:rsidRPr="004424A6">
        <w:rPr>
          <w:rFonts w:ascii="Times New Roman" w:hAnsi="Times New Roman"/>
          <w:lang w:eastAsia="ja-JP"/>
        </w:rPr>
        <w:t xml:space="preserve">The IE </w:t>
      </w:r>
      <w:r w:rsidRPr="004424A6">
        <w:rPr>
          <w:rFonts w:ascii="Times New Roman" w:hAnsi="Times New Roman"/>
          <w:i/>
          <w:noProof/>
          <w:lang w:eastAsia="ja-JP"/>
        </w:rPr>
        <w:t xml:space="preserve">ResumeCause </w:t>
      </w:r>
      <w:r w:rsidRPr="004424A6">
        <w:rPr>
          <w:rFonts w:ascii="Times New Roman" w:hAnsi="Times New Roman"/>
          <w:lang w:eastAsia="ja-JP"/>
        </w:rPr>
        <w:t xml:space="preserve">is used to indicate the resume cause in </w:t>
      </w:r>
      <w:r w:rsidRPr="004424A6">
        <w:rPr>
          <w:rFonts w:ascii="Times New Roman" w:hAnsi="Times New Roman"/>
          <w:i/>
          <w:lang w:eastAsia="ja-JP"/>
        </w:rPr>
        <w:t>RRCResumeRequest</w:t>
      </w:r>
      <w:r w:rsidRPr="004424A6">
        <w:rPr>
          <w:rFonts w:ascii="Times New Roman" w:hAnsi="Times New Roman"/>
          <w:lang w:eastAsia="ja-JP"/>
        </w:rPr>
        <w:t xml:space="preserve"> and </w:t>
      </w:r>
      <w:r w:rsidRPr="004424A6">
        <w:rPr>
          <w:rFonts w:ascii="Times New Roman" w:hAnsi="Times New Roman"/>
          <w:i/>
          <w:lang w:eastAsia="ja-JP"/>
        </w:rPr>
        <w:t>RRCResumeRequest1</w:t>
      </w:r>
      <w:r w:rsidRPr="004424A6">
        <w:rPr>
          <w:rFonts w:ascii="Times New Roman" w:hAnsi="Times New Roman"/>
          <w:lang w:eastAsia="ja-JP"/>
        </w:rPr>
        <w:t>.</w:t>
      </w:r>
    </w:p>
    <w:p w14:paraId="4D5C620C" w14:textId="77777777" w:rsidR="004424A6" w:rsidRPr="004424A6" w:rsidRDefault="004424A6" w:rsidP="004424A6">
      <w:pPr>
        <w:keepNext/>
        <w:keepLines/>
        <w:spacing w:before="60" w:after="180"/>
        <w:jc w:val="center"/>
        <w:rPr>
          <w:b/>
          <w:lang w:eastAsia="x-none"/>
        </w:rPr>
      </w:pPr>
      <w:proofErr w:type="spellStart"/>
      <w:r w:rsidRPr="004424A6">
        <w:rPr>
          <w:b/>
          <w:bCs/>
          <w:i/>
          <w:iCs/>
          <w:lang w:eastAsia="x-none"/>
        </w:rPr>
        <w:t>ResumeCause</w:t>
      </w:r>
      <w:proofErr w:type="spellEnd"/>
      <w:r w:rsidRPr="004424A6">
        <w:rPr>
          <w:b/>
          <w:bCs/>
          <w:i/>
          <w:iCs/>
          <w:lang w:eastAsia="x-none"/>
        </w:rPr>
        <w:t xml:space="preserve"> </w:t>
      </w:r>
      <w:r w:rsidRPr="004424A6">
        <w:rPr>
          <w:b/>
          <w:lang w:eastAsia="x-none"/>
        </w:rPr>
        <w:t>information element</w:t>
      </w:r>
    </w:p>
    <w:p w14:paraId="6C2A45EE"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4424A6">
        <w:rPr>
          <w:rFonts w:ascii="Courier New" w:eastAsia="Batang" w:hAnsi="Courier New"/>
          <w:noProof/>
          <w:color w:val="808080"/>
          <w:sz w:val="16"/>
          <w:lang w:eastAsia="sv-SE"/>
        </w:rPr>
        <w:t>-- ASN1START</w:t>
      </w:r>
    </w:p>
    <w:p w14:paraId="2CC99C45"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4424A6">
        <w:rPr>
          <w:rFonts w:ascii="Courier New" w:eastAsia="Batang" w:hAnsi="Courier New"/>
          <w:noProof/>
          <w:color w:val="808080"/>
          <w:sz w:val="16"/>
          <w:lang w:eastAsia="sv-SE"/>
        </w:rPr>
        <w:t>-- TAG-RESUME-CAUSE-START</w:t>
      </w:r>
    </w:p>
    <w:p w14:paraId="4D7CD09E"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85C172A"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424A6">
        <w:rPr>
          <w:rFonts w:ascii="Courier New" w:eastAsia="Batang" w:hAnsi="Courier New"/>
          <w:noProof/>
          <w:sz w:val="16"/>
          <w:lang w:eastAsia="sv-SE"/>
        </w:rPr>
        <w:t xml:space="preserve">ResumeCause ::=             </w:t>
      </w:r>
      <w:r w:rsidRPr="004424A6">
        <w:rPr>
          <w:rFonts w:ascii="Courier New" w:eastAsia="Batang" w:hAnsi="Courier New"/>
          <w:noProof/>
          <w:color w:val="993366"/>
          <w:sz w:val="16"/>
          <w:lang w:eastAsia="sv-SE"/>
        </w:rPr>
        <w:t>ENUMERATED</w:t>
      </w:r>
      <w:r w:rsidRPr="004424A6">
        <w:rPr>
          <w:rFonts w:ascii="Courier New" w:eastAsia="Batang" w:hAnsi="Courier New"/>
          <w:noProof/>
          <w:sz w:val="16"/>
          <w:lang w:eastAsia="sv-SE"/>
        </w:rPr>
        <w:t xml:space="preserve"> {</w:t>
      </w:r>
      <w:r w:rsidRPr="004424A6">
        <w:rPr>
          <w:rFonts w:ascii="Courier New" w:eastAsia="Batang" w:hAnsi="Courier New"/>
          <w:noProof/>
          <w:sz w:val="16"/>
          <w:highlight w:val="yellow"/>
          <w:lang w:eastAsia="sv-SE"/>
        </w:rPr>
        <w:t>emergency, highPriorityAccess, mt-Access, mo-Signalling</w:t>
      </w:r>
      <w:r w:rsidRPr="004424A6">
        <w:rPr>
          <w:rFonts w:ascii="Courier New" w:eastAsia="Batang" w:hAnsi="Courier New"/>
          <w:noProof/>
          <w:sz w:val="16"/>
          <w:lang w:eastAsia="sv-SE"/>
        </w:rPr>
        <w:t>,</w:t>
      </w:r>
    </w:p>
    <w:p w14:paraId="0FF170F7"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4424A6">
        <w:rPr>
          <w:rFonts w:ascii="Courier New" w:eastAsia="Batang" w:hAnsi="Courier New"/>
          <w:noProof/>
          <w:sz w:val="16"/>
          <w:lang w:eastAsia="sv-SE"/>
        </w:rPr>
        <w:t xml:space="preserve">                                        </w:t>
      </w:r>
      <w:r w:rsidRPr="004424A6">
        <w:rPr>
          <w:rFonts w:ascii="Courier New" w:eastAsia="Batang" w:hAnsi="Courier New"/>
          <w:noProof/>
          <w:sz w:val="16"/>
          <w:highlight w:val="yellow"/>
          <w:lang w:eastAsia="sv-SE"/>
        </w:rPr>
        <w:t>mo-Data, mo-VoiceCall, mo-VideoCall, mo-SMS</w:t>
      </w:r>
      <w:r w:rsidRPr="004424A6">
        <w:rPr>
          <w:rFonts w:ascii="Courier New" w:eastAsia="Batang" w:hAnsi="Courier New"/>
          <w:noProof/>
          <w:sz w:val="16"/>
          <w:lang w:eastAsia="sv-SE"/>
        </w:rPr>
        <w:t xml:space="preserve">, rna-Update, </w:t>
      </w:r>
      <w:r w:rsidRPr="004424A6">
        <w:rPr>
          <w:rFonts w:ascii="Courier New" w:eastAsia="Batang" w:hAnsi="Courier New"/>
          <w:noProof/>
          <w:sz w:val="16"/>
          <w:highlight w:val="yellow"/>
          <w:lang w:eastAsia="sv-SE"/>
        </w:rPr>
        <w:t>mps-PriorityAccess, mcs-PriorityAccess</w:t>
      </w:r>
      <w:r w:rsidRPr="004424A6">
        <w:rPr>
          <w:rFonts w:ascii="Courier New" w:eastAsia="Batang" w:hAnsi="Courier New"/>
          <w:noProof/>
          <w:sz w:val="16"/>
          <w:lang w:eastAsia="sv-SE"/>
        </w:rPr>
        <w:t>,                                                        spare1, spare2, spare3, spare4, spare5 }</w:t>
      </w:r>
    </w:p>
    <w:p w14:paraId="3C876AE1"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21C0797" w14:textId="77777777" w:rsidR="004424A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4424A6">
        <w:rPr>
          <w:rFonts w:ascii="Courier New" w:eastAsia="Batang" w:hAnsi="Courier New"/>
          <w:noProof/>
          <w:color w:val="808080"/>
          <w:sz w:val="16"/>
          <w:lang w:eastAsia="sv-SE"/>
        </w:rPr>
        <w:t>-- TAG-RESUME-CAUSE-STOP</w:t>
      </w:r>
    </w:p>
    <w:p w14:paraId="63AA1768" w14:textId="1431704B" w:rsidR="00E23A46" w:rsidRPr="004424A6" w:rsidRDefault="004424A6" w:rsidP="004424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SimSun" w:hAnsi="Courier New"/>
          <w:noProof/>
          <w:color w:val="808080"/>
          <w:sz w:val="16"/>
          <w:lang w:eastAsia="en-GB"/>
        </w:rPr>
      </w:pPr>
      <w:r w:rsidRPr="004424A6">
        <w:rPr>
          <w:rFonts w:ascii="Courier New" w:eastAsia="Batang" w:hAnsi="Courier New"/>
          <w:noProof/>
          <w:color w:val="808080"/>
          <w:sz w:val="16"/>
          <w:lang w:eastAsia="sv-SE"/>
        </w:rPr>
        <w:t>-- ASN1STOP</w:t>
      </w:r>
    </w:p>
    <w:p w14:paraId="10C0E71A" w14:textId="77777777" w:rsidR="00E23A46" w:rsidRDefault="00E23A46" w:rsidP="00E23A46"/>
    <w:p w14:paraId="55A499EB" w14:textId="14577FD1" w:rsidR="00E23A46" w:rsidRDefault="00E23A46" w:rsidP="00E23A46">
      <w:pPr>
        <w:pStyle w:val="Observation"/>
      </w:pPr>
      <w:r>
        <w:t>The release and redirect in 2-steps resume will likely be used when NAS requests AS resume due to a given service</w:t>
      </w:r>
      <w:r w:rsidR="0081657E">
        <w:t xml:space="preserve"> </w:t>
      </w:r>
      <w:r>
        <w:t xml:space="preserve">(e.g. </w:t>
      </w:r>
      <w:proofErr w:type="spellStart"/>
      <w:r w:rsidR="004424A6">
        <w:t>mt</w:t>
      </w:r>
      <w:proofErr w:type="spellEnd"/>
      <w:r w:rsidR="004424A6">
        <w:t>-Access</w:t>
      </w:r>
      <w:r>
        <w:t>) and either the network is overloaded or that service is not supported.</w:t>
      </w:r>
    </w:p>
    <w:p w14:paraId="42B2B7A8" w14:textId="1CDCDB9B" w:rsidR="00E23A46" w:rsidRDefault="00E23A46" w:rsidP="00E23A46"/>
    <w:p w14:paraId="211B2BE3" w14:textId="4F391F6C" w:rsidR="00187269" w:rsidRDefault="00C2622E" w:rsidP="00C2622E">
      <w:r>
        <w:t>According to the RRC specification</w:t>
      </w:r>
      <w:r w:rsidR="001A2690">
        <w:t>s</w:t>
      </w:r>
      <w:r>
        <w:t xml:space="preserve">, upon a request from the NAS layer to the AS layer to resume a connection, the UE sends an </w:t>
      </w:r>
      <w:r w:rsidRPr="00C2622E">
        <w:rPr>
          <w:i/>
        </w:rPr>
        <w:t>RRCResumeRequest</w:t>
      </w:r>
      <w:r>
        <w:t xml:space="preserve"> like message </w:t>
      </w:r>
      <w:r w:rsidR="001A2690">
        <w:t>and different follow up scenarios may happen, and different AS/NAS interactions.</w:t>
      </w:r>
    </w:p>
    <w:p w14:paraId="0D287EF0" w14:textId="77777777" w:rsidR="00187269" w:rsidRDefault="00187269" w:rsidP="00C2622E">
      <w:pPr>
        <w:rPr>
          <w:b/>
          <w:u w:val="single"/>
        </w:rPr>
      </w:pPr>
    </w:p>
    <w:p w14:paraId="1DDF1530" w14:textId="604689FC" w:rsidR="00187269" w:rsidRPr="00187269" w:rsidRDefault="00187269" w:rsidP="00C2622E">
      <w:pPr>
        <w:rPr>
          <w:b/>
          <w:u w:val="single"/>
        </w:rPr>
      </w:pPr>
      <w:r w:rsidRPr="00187269">
        <w:rPr>
          <w:b/>
          <w:u w:val="single"/>
        </w:rPr>
        <w:t xml:space="preserve">Scenario 1: UE receives an </w:t>
      </w:r>
      <w:r w:rsidRPr="00187269">
        <w:rPr>
          <w:b/>
          <w:i/>
          <w:u w:val="single"/>
        </w:rPr>
        <w:t>RRCResume</w:t>
      </w:r>
    </w:p>
    <w:p w14:paraId="14D7CF6F" w14:textId="2B11ADD5" w:rsidR="00187269" w:rsidRDefault="00187269" w:rsidP="00187269">
      <w:r>
        <w:t xml:space="preserve">This is the most typical scenario. Upon receiving an </w:t>
      </w:r>
      <w:r w:rsidRPr="00C2622E">
        <w:rPr>
          <w:i/>
        </w:rPr>
        <w:t>RRCResume</w:t>
      </w:r>
      <w:r>
        <w:t xml:space="preserve"> message and entering RRC_CONNECTED, the AS indicates to upper layers that the </w:t>
      </w:r>
      <w:r w:rsidRPr="00C2622E">
        <w:t>suspended RRC connection has been resumed</w:t>
      </w:r>
      <w:r>
        <w:t xml:space="preserve">. </w:t>
      </w:r>
    </w:p>
    <w:p w14:paraId="432AFBD8" w14:textId="6B54B0DB" w:rsidR="00187269" w:rsidRDefault="00187269" w:rsidP="00187269">
      <w:r>
        <w:t>***************************************************************************************************************************</w:t>
      </w:r>
    </w:p>
    <w:p w14:paraId="7F1A11C7" w14:textId="77777777" w:rsidR="00187269" w:rsidRPr="00187269" w:rsidRDefault="00187269" w:rsidP="00187269">
      <w:pPr>
        <w:keepNext/>
        <w:keepLines/>
        <w:spacing w:before="120" w:after="180"/>
        <w:jc w:val="left"/>
        <w:outlineLvl w:val="3"/>
        <w:rPr>
          <w:sz w:val="24"/>
          <w:lang w:eastAsia="ja-JP"/>
        </w:rPr>
      </w:pPr>
      <w:bookmarkStart w:id="3" w:name="_Toc525763205"/>
      <w:r w:rsidRPr="00187269">
        <w:rPr>
          <w:sz w:val="24"/>
          <w:lang w:eastAsia="ja-JP"/>
        </w:rPr>
        <w:t>5.3.13.4</w:t>
      </w:r>
      <w:r w:rsidRPr="00187269">
        <w:rPr>
          <w:sz w:val="24"/>
          <w:lang w:eastAsia="ja-JP"/>
        </w:rPr>
        <w:tab/>
        <w:t xml:space="preserve">Reception of the </w:t>
      </w:r>
      <w:r w:rsidRPr="00187269">
        <w:rPr>
          <w:i/>
          <w:sz w:val="24"/>
          <w:lang w:eastAsia="ja-JP"/>
        </w:rPr>
        <w:t>RRCResume</w:t>
      </w:r>
      <w:r w:rsidRPr="00187269">
        <w:rPr>
          <w:sz w:val="24"/>
          <w:lang w:eastAsia="ja-JP"/>
        </w:rPr>
        <w:t xml:space="preserve"> by the UE</w:t>
      </w:r>
      <w:bookmarkEnd w:id="3"/>
    </w:p>
    <w:p w14:paraId="26290B30" w14:textId="77777777" w:rsidR="00187269" w:rsidRPr="00187269" w:rsidRDefault="00187269" w:rsidP="00187269">
      <w:pPr>
        <w:spacing w:after="180"/>
        <w:jc w:val="left"/>
        <w:rPr>
          <w:rFonts w:ascii="Times New Roman" w:hAnsi="Times New Roman"/>
          <w:lang w:eastAsia="ja-JP"/>
        </w:rPr>
      </w:pPr>
      <w:r w:rsidRPr="00187269">
        <w:rPr>
          <w:rFonts w:ascii="Times New Roman" w:hAnsi="Times New Roman"/>
          <w:lang w:eastAsia="ja-JP"/>
        </w:rPr>
        <w:t>The UE shall:</w:t>
      </w:r>
    </w:p>
    <w:p w14:paraId="0F3642A4" w14:textId="2ABD7882" w:rsidR="00187269" w:rsidRPr="00187269" w:rsidRDefault="00187269" w:rsidP="00187269">
      <w:pPr>
        <w:keepLines/>
        <w:spacing w:after="180"/>
        <w:ind w:left="1135" w:hanging="851"/>
        <w:jc w:val="left"/>
        <w:rPr>
          <w:rFonts w:ascii="Times New Roman" w:hAnsi="Times New Roman"/>
          <w:color w:val="FF0000"/>
          <w:lang w:eastAsia="x-none"/>
        </w:rPr>
      </w:pPr>
      <w:r>
        <w:rPr>
          <w:rFonts w:ascii="Times New Roman" w:hAnsi="Times New Roman"/>
          <w:lang w:eastAsia="ja-JP"/>
        </w:rPr>
        <w:t xml:space="preserve">. . . </w:t>
      </w:r>
    </w:p>
    <w:p w14:paraId="2FA73EBB" w14:textId="77777777" w:rsidR="00187269" w:rsidRPr="00187269" w:rsidRDefault="00187269" w:rsidP="00187269">
      <w:pPr>
        <w:spacing w:after="180"/>
        <w:ind w:left="568" w:hanging="284"/>
        <w:jc w:val="left"/>
        <w:rPr>
          <w:rFonts w:ascii="Times New Roman" w:hAnsi="Times New Roman"/>
          <w:lang w:eastAsia="ja-JP"/>
        </w:rPr>
      </w:pPr>
      <w:r w:rsidRPr="00187269">
        <w:rPr>
          <w:rFonts w:ascii="Times New Roman" w:hAnsi="Times New Roman"/>
          <w:lang w:eastAsia="ja-JP"/>
        </w:rPr>
        <w:t>1&gt;</w:t>
      </w:r>
      <w:r w:rsidRPr="00187269">
        <w:rPr>
          <w:rFonts w:ascii="Times New Roman" w:hAnsi="Times New Roman"/>
          <w:lang w:eastAsia="ja-JP"/>
        </w:rPr>
        <w:tab/>
        <w:t>enter RRC_CONNECTED;</w:t>
      </w:r>
    </w:p>
    <w:p w14:paraId="3E1E6BC4" w14:textId="77777777" w:rsidR="00187269" w:rsidRPr="00187269" w:rsidRDefault="00187269" w:rsidP="00187269">
      <w:pPr>
        <w:spacing w:after="180"/>
        <w:ind w:left="568" w:hanging="284"/>
        <w:jc w:val="left"/>
        <w:rPr>
          <w:rFonts w:ascii="Times New Roman" w:hAnsi="Times New Roman"/>
          <w:lang w:eastAsia="ja-JP"/>
        </w:rPr>
      </w:pPr>
      <w:r w:rsidRPr="00FA16AF">
        <w:rPr>
          <w:rFonts w:ascii="Times New Roman" w:hAnsi="Times New Roman"/>
          <w:highlight w:val="yellow"/>
          <w:lang w:eastAsia="ja-JP"/>
        </w:rPr>
        <w:t>1&gt;</w:t>
      </w:r>
      <w:r w:rsidRPr="00FA16AF">
        <w:rPr>
          <w:rFonts w:ascii="Times New Roman" w:hAnsi="Times New Roman"/>
          <w:highlight w:val="yellow"/>
          <w:lang w:eastAsia="ja-JP"/>
        </w:rPr>
        <w:tab/>
        <w:t>indicate to upper layers that the suspended RRC connection has been resumed;</w:t>
      </w:r>
    </w:p>
    <w:p w14:paraId="2131F5FB" w14:textId="66AB2E25" w:rsidR="00187269" w:rsidRPr="00187269" w:rsidRDefault="00187269" w:rsidP="00187269">
      <w:pPr>
        <w:spacing w:after="180"/>
        <w:ind w:left="568" w:hanging="284"/>
        <w:jc w:val="left"/>
        <w:rPr>
          <w:rFonts w:ascii="Times New Roman" w:hAnsi="Times New Roman"/>
          <w:lang w:eastAsia="ja-JP"/>
        </w:rPr>
      </w:pPr>
      <w:r>
        <w:rPr>
          <w:rFonts w:ascii="Times New Roman" w:hAnsi="Times New Roman"/>
          <w:lang w:eastAsia="ja-JP"/>
        </w:rPr>
        <w:t xml:space="preserve">. . . </w:t>
      </w:r>
    </w:p>
    <w:p w14:paraId="14B653C3" w14:textId="77777777" w:rsidR="00187269" w:rsidRPr="00187269" w:rsidRDefault="00187269" w:rsidP="00187269">
      <w:pPr>
        <w:spacing w:after="180"/>
        <w:ind w:left="568" w:hanging="284"/>
        <w:jc w:val="left"/>
        <w:rPr>
          <w:rFonts w:ascii="Times New Roman" w:hAnsi="Times New Roman"/>
          <w:lang w:eastAsia="ja-JP"/>
        </w:rPr>
      </w:pPr>
      <w:r w:rsidRPr="00187269">
        <w:rPr>
          <w:rFonts w:ascii="Times New Roman" w:hAnsi="Times New Roman"/>
          <w:lang w:eastAsia="ja-JP"/>
        </w:rPr>
        <w:t>1&gt;</w:t>
      </w:r>
      <w:r w:rsidRPr="00187269">
        <w:rPr>
          <w:rFonts w:ascii="Times New Roman" w:hAnsi="Times New Roman"/>
          <w:lang w:eastAsia="ja-JP"/>
        </w:rPr>
        <w:tab/>
        <w:t>the procedure ends.</w:t>
      </w:r>
    </w:p>
    <w:p w14:paraId="7B8EA5E9" w14:textId="77777777" w:rsidR="00187269" w:rsidRDefault="00187269" w:rsidP="00187269">
      <w:r>
        <w:t>***************************************************************************************************************************</w:t>
      </w:r>
    </w:p>
    <w:p w14:paraId="0E650EB5" w14:textId="77777777" w:rsidR="00187269" w:rsidRDefault="00187269" w:rsidP="00187269"/>
    <w:p w14:paraId="2EB7087A" w14:textId="2137764E" w:rsidR="00187269" w:rsidRDefault="00FA16AF" w:rsidP="00187269">
      <w:r>
        <w:t xml:space="preserve">According to </w:t>
      </w:r>
      <w:r w:rsidR="00187269">
        <w:t>NAS specifications</w:t>
      </w:r>
      <w:r>
        <w:t xml:space="preserve">, upon receiving the indication </w:t>
      </w:r>
      <w:r w:rsidRPr="00FA16AF">
        <w:t>that the suspended RRC connection has been resumed</w:t>
      </w:r>
      <w:r>
        <w:t>, NA</w:t>
      </w:r>
      <w:r w:rsidR="00646A55">
        <w:t>S</w:t>
      </w:r>
      <w:r>
        <w:t xml:space="preserve"> transitions from 5GMM-CONNNECTED with RRC inactive indication to 5GMM-CONNECTED, as shown below </w:t>
      </w:r>
      <w:r w:rsidR="00187269">
        <w:t>[</w:t>
      </w:r>
      <w:r w:rsidR="00C13395">
        <w:t>4]</w:t>
      </w:r>
      <w:r w:rsidR="00187269">
        <w:t>:</w:t>
      </w:r>
    </w:p>
    <w:p w14:paraId="6FA61109" w14:textId="77777777" w:rsidR="00187269" w:rsidRDefault="00187269" w:rsidP="00187269">
      <w:r>
        <w:t>***************************************************************************************************************************</w:t>
      </w:r>
    </w:p>
    <w:p w14:paraId="532AF4D8" w14:textId="77777777" w:rsidR="00187269" w:rsidRPr="00D54D47" w:rsidRDefault="00187269" w:rsidP="00187269">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The UE shall </w:t>
      </w:r>
      <w:r w:rsidRPr="00FA16AF">
        <w:rPr>
          <w:rFonts w:ascii="Times New Roman" w:eastAsia="SimSun" w:hAnsi="Times New Roman"/>
          <w:noProof/>
          <w:highlight w:val="green"/>
          <w:lang w:val="en-US" w:eastAsia="en-US"/>
        </w:rPr>
        <w:t>transition from 5GMM-CONNECTED mode with RRC inactive indication to 5GMM-CONNECTED</w:t>
      </w:r>
      <w:r w:rsidRPr="00D54D47">
        <w:rPr>
          <w:rFonts w:ascii="Times New Roman" w:eastAsia="SimSun" w:hAnsi="Times New Roman"/>
          <w:noProof/>
          <w:lang w:val="en-US" w:eastAsia="en-US"/>
        </w:rPr>
        <w:t xml:space="preserve"> mode over 3GPP access </w:t>
      </w:r>
      <w:r w:rsidRPr="00FA16AF">
        <w:rPr>
          <w:rFonts w:ascii="Times New Roman" w:eastAsia="SimSun" w:hAnsi="Times New Roman"/>
          <w:noProof/>
          <w:highlight w:val="yellow"/>
          <w:lang w:val="en-US" w:eastAsia="en-US"/>
        </w:rPr>
        <w:t>upon receiving an indication from the lower layers that the UE has transitioned to RRC_CONNECTED state</w:t>
      </w:r>
      <w:r w:rsidRPr="00D54D47">
        <w:rPr>
          <w:rFonts w:ascii="Times New Roman" w:eastAsia="SimSun" w:hAnsi="Times New Roman"/>
          <w:noProof/>
          <w:lang w:val="en-US" w:eastAsia="en-US"/>
        </w:rPr>
        <w:t xml:space="preserve"> </w:t>
      </w:r>
      <w:r w:rsidRPr="00D54D47">
        <w:rPr>
          <w:rFonts w:ascii="Times New Roman" w:eastAsia="SimSun" w:hAnsi="Times New Roman"/>
          <w:lang w:eastAsia="en-US"/>
        </w:rPr>
        <w:t>(see 3GPP TS 38.300 [27])</w:t>
      </w:r>
      <w:r w:rsidRPr="00D54D47">
        <w:rPr>
          <w:rFonts w:ascii="Times New Roman" w:eastAsia="SimSun" w:hAnsi="Times New Roman"/>
          <w:noProof/>
          <w:lang w:val="en-US" w:eastAsia="en-US"/>
        </w:rPr>
        <w:t>.</w:t>
      </w:r>
    </w:p>
    <w:p w14:paraId="50E8685A" w14:textId="77777777" w:rsidR="00187269" w:rsidRDefault="00187269" w:rsidP="00187269">
      <w:r>
        <w:t>***************************************************************************************************************************</w:t>
      </w:r>
    </w:p>
    <w:p w14:paraId="21FED290" w14:textId="77777777" w:rsidR="00296435" w:rsidRDefault="00B3314C" w:rsidP="00296435">
      <w:pPr>
        <w:keepNext/>
        <w:jc w:val="center"/>
      </w:pPr>
      <w:r>
        <w:rPr>
          <w:noProof/>
        </w:rPr>
        <w:lastRenderedPageBreak/>
        <w:drawing>
          <wp:inline distT="0" distB="0" distL="0" distR="0" wp14:anchorId="3B4783B2" wp14:editId="18FCF69E">
            <wp:extent cx="5482590" cy="2131126"/>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3704" cy="2131559"/>
                    </a:xfrm>
                    <a:prstGeom prst="rect">
                      <a:avLst/>
                    </a:prstGeom>
                    <a:noFill/>
                  </pic:spPr>
                </pic:pic>
              </a:graphicData>
            </a:graphic>
          </wp:inline>
        </w:drawing>
      </w:r>
    </w:p>
    <w:p w14:paraId="59B867D3" w14:textId="2DAB84D5" w:rsidR="00187269" w:rsidRDefault="00296435" w:rsidP="00296435">
      <w:pPr>
        <w:pStyle w:val="Caption"/>
      </w:pPr>
      <w:r>
        <w:t xml:space="preserve">Figure </w:t>
      </w:r>
      <w:r>
        <w:fldChar w:fldCharType="begin"/>
      </w:r>
      <w:r>
        <w:instrText xml:space="preserve"> SEQ Figure \* ARABIC </w:instrText>
      </w:r>
      <w:r>
        <w:fldChar w:fldCharType="separate"/>
      </w:r>
      <w:r w:rsidR="00161C4F">
        <w:rPr>
          <w:noProof/>
        </w:rPr>
        <w:t>1</w:t>
      </w:r>
      <w:r>
        <w:fldChar w:fldCharType="end"/>
      </w:r>
      <w:r>
        <w:t xml:space="preserve">: AS </w:t>
      </w:r>
      <w:r w:rsidR="00161C4F">
        <w:t>responds</w:t>
      </w:r>
      <w:r>
        <w:t xml:space="preserve"> to NAS that UE entered RRC_CONNECTED</w:t>
      </w:r>
    </w:p>
    <w:p w14:paraId="06BC7E7A" w14:textId="77777777" w:rsidR="00187269" w:rsidRDefault="00187269" w:rsidP="00187269"/>
    <w:p w14:paraId="28243A9B" w14:textId="5D6CAFC8" w:rsidR="00187269" w:rsidRPr="00187269" w:rsidRDefault="00187269" w:rsidP="00187269">
      <w:pPr>
        <w:rPr>
          <w:b/>
          <w:u w:val="single"/>
        </w:rPr>
      </w:pPr>
      <w:r w:rsidRPr="00187269">
        <w:rPr>
          <w:b/>
          <w:u w:val="single"/>
        </w:rPr>
        <w:t xml:space="preserve">Scenario </w:t>
      </w:r>
      <w:r w:rsidR="00C87389">
        <w:rPr>
          <w:b/>
          <w:u w:val="single"/>
        </w:rPr>
        <w:t>2</w:t>
      </w:r>
      <w:r w:rsidRPr="00187269">
        <w:rPr>
          <w:b/>
          <w:u w:val="single"/>
        </w:rPr>
        <w:t xml:space="preserve">: UE receives an </w:t>
      </w:r>
      <w:r w:rsidRPr="00187269">
        <w:rPr>
          <w:b/>
          <w:i/>
          <w:u w:val="single"/>
        </w:rPr>
        <w:t>RRC</w:t>
      </w:r>
      <w:r w:rsidR="00C87389">
        <w:rPr>
          <w:b/>
          <w:i/>
          <w:u w:val="single"/>
        </w:rPr>
        <w:t>Setup</w:t>
      </w:r>
    </w:p>
    <w:p w14:paraId="714F8698" w14:textId="3A126F73" w:rsidR="00187269" w:rsidRDefault="00C87389" w:rsidP="00187269">
      <w:r>
        <w:t xml:space="preserve">This is the fallback case. Upon receiving an </w:t>
      </w:r>
      <w:r w:rsidRPr="00C2622E">
        <w:rPr>
          <w:i/>
        </w:rPr>
        <w:t>RRC</w:t>
      </w:r>
      <w:r>
        <w:rPr>
          <w:i/>
        </w:rPr>
        <w:t xml:space="preserve">Setup </w:t>
      </w:r>
      <w:r>
        <w:t xml:space="preserve">message and entering RRC_IDLE, the AS indicates to upper layers that the </w:t>
      </w:r>
      <w:r w:rsidRPr="00C2622E">
        <w:t xml:space="preserve">suspended RRC connection has been </w:t>
      </w:r>
      <w:r>
        <w:t xml:space="preserve">fallback. </w:t>
      </w:r>
    </w:p>
    <w:p w14:paraId="7CFAAC75" w14:textId="77777777" w:rsidR="00C87389" w:rsidRDefault="00C87389" w:rsidP="00C87389">
      <w:r>
        <w:t>***************************************************************************************************************************</w:t>
      </w:r>
    </w:p>
    <w:p w14:paraId="5760E2B2" w14:textId="77777777" w:rsidR="00C87389" w:rsidRPr="00C87389" w:rsidRDefault="00C87389" w:rsidP="00C87389">
      <w:pPr>
        <w:keepNext/>
        <w:keepLines/>
        <w:spacing w:before="120" w:after="180"/>
        <w:jc w:val="left"/>
        <w:outlineLvl w:val="3"/>
        <w:rPr>
          <w:sz w:val="24"/>
          <w:lang w:eastAsia="ja-JP"/>
        </w:rPr>
      </w:pPr>
      <w:bookmarkStart w:id="4" w:name="_Toc525763135"/>
      <w:r w:rsidRPr="00C87389">
        <w:rPr>
          <w:sz w:val="24"/>
          <w:lang w:eastAsia="ja-JP"/>
        </w:rPr>
        <w:t>5.3.3.4</w:t>
      </w:r>
      <w:r w:rsidRPr="00C87389">
        <w:rPr>
          <w:sz w:val="24"/>
          <w:lang w:eastAsia="ja-JP"/>
        </w:rPr>
        <w:tab/>
        <w:t xml:space="preserve">Reception of the </w:t>
      </w:r>
      <w:r w:rsidRPr="00C87389">
        <w:rPr>
          <w:i/>
          <w:sz w:val="24"/>
          <w:lang w:eastAsia="ja-JP"/>
        </w:rPr>
        <w:t>RRCSetup</w:t>
      </w:r>
      <w:r w:rsidRPr="00C87389">
        <w:rPr>
          <w:sz w:val="24"/>
          <w:lang w:eastAsia="ja-JP"/>
        </w:rPr>
        <w:t xml:space="preserve"> by the UE</w:t>
      </w:r>
      <w:bookmarkEnd w:id="4"/>
    </w:p>
    <w:p w14:paraId="3AE598B6" w14:textId="77777777" w:rsidR="00C87389" w:rsidRPr="00C87389" w:rsidRDefault="00C87389" w:rsidP="00C87389">
      <w:pPr>
        <w:spacing w:after="180"/>
        <w:jc w:val="left"/>
        <w:rPr>
          <w:rFonts w:ascii="Times New Roman" w:hAnsi="Times New Roman"/>
          <w:lang w:eastAsia="ja-JP"/>
        </w:rPr>
      </w:pPr>
      <w:r w:rsidRPr="00C87389">
        <w:rPr>
          <w:rFonts w:ascii="Times New Roman" w:hAnsi="Times New Roman"/>
          <w:lang w:eastAsia="ja-JP"/>
        </w:rPr>
        <w:t xml:space="preserve">The UE shall perform the following actions upon reception of the </w:t>
      </w:r>
      <w:r w:rsidRPr="00C87389">
        <w:rPr>
          <w:rFonts w:ascii="Times New Roman" w:hAnsi="Times New Roman"/>
          <w:i/>
          <w:lang w:eastAsia="ja-JP"/>
        </w:rPr>
        <w:t>RRCSetup</w:t>
      </w:r>
      <w:r w:rsidRPr="00C87389">
        <w:rPr>
          <w:rFonts w:ascii="Times New Roman" w:hAnsi="Times New Roman"/>
          <w:lang w:eastAsia="ja-JP"/>
        </w:rPr>
        <w:t>:</w:t>
      </w:r>
    </w:p>
    <w:p w14:paraId="152053FD" w14:textId="77777777" w:rsidR="00C87389" w:rsidRPr="00C87389" w:rsidRDefault="00C87389" w:rsidP="00C87389">
      <w:pPr>
        <w:spacing w:after="180"/>
        <w:ind w:left="568" w:hanging="284"/>
        <w:jc w:val="left"/>
        <w:rPr>
          <w:rFonts w:ascii="Times New Roman" w:hAnsi="Times New Roman"/>
          <w:lang w:eastAsia="ja-JP"/>
        </w:rPr>
      </w:pPr>
      <w:r w:rsidRPr="00C87389">
        <w:rPr>
          <w:rFonts w:ascii="Times New Roman" w:eastAsia="Batang" w:hAnsi="Times New Roman"/>
          <w:lang w:eastAsia="ja-JP"/>
        </w:rPr>
        <w:t>1&gt;</w:t>
      </w:r>
      <w:r w:rsidRPr="00C87389">
        <w:rPr>
          <w:rFonts w:ascii="Times New Roman" w:eastAsia="Batang" w:hAnsi="Times New Roman"/>
          <w:lang w:eastAsia="ja-JP"/>
        </w:rPr>
        <w:tab/>
      </w:r>
      <w:r w:rsidRPr="00C87389">
        <w:rPr>
          <w:rFonts w:ascii="Times New Roman" w:hAnsi="Times New Roman"/>
          <w:lang w:eastAsia="ja-JP"/>
        </w:rPr>
        <w:t xml:space="preserve">if the </w:t>
      </w:r>
      <w:r w:rsidRPr="00C87389">
        <w:rPr>
          <w:rFonts w:ascii="Times New Roman" w:hAnsi="Times New Roman"/>
          <w:i/>
          <w:lang w:eastAsia="ja-JP"/>
        </w:rPr>
        <w:t>RRCSetup</w:t>
      </w:r>
      <w:r w:rsidRPr="00C87389">
        <w:rPr>
          <w:rFonts w:ascii="Times New Roman" w:hAnsi="Times New Roman"/>
          <w:lang w:eastAsia="ja-JP"/>
        </w:rPr>
        <w:t xml:space="preserve"> is received in response to an </w:t>
      </w:r>
      <w:r w:rsidRPr="00C87389">
        <w:rPr>
          <w:rFonts w:ascii="Times New Roman" w:hAnsi="Times New Roman"/>
          <w:i/>
          <w:lang w:eastAsia="ja-JP"/>
        </w:rPr>
        <w:t>RRCReestablishmentRequest</w:t>
      </w:r>
      <w:r w:rsidRPr="00C87389">
        <w:rPr>
          <w:rFonts w:ascii="Times New Roman" w:hAnsi="Times New Roman"/>
          <w:lang w:eastAsia="ja-JP"/>
        </w:rPr>
        <w:t>; or</w:t>
      </w:r>
    </w:p>
    <w:p w14:paraId="1442CA88" w14:textId="77777777" w:rsidR="00C87389" w:rsidRPr="00C87389" w:rsidRDefault="00C87389" w:rsidP="00C87389">
      <w:pPr>
        <w:spacing w:after="180"/>
        <w:ind w:left="568" w:hanging="284"/>
        <w:jc w:val="left"/>
        <w:rPr>
          <w:rFonts w:ascii="Times New Roman" w:hAnsi="Times New Roman"/>
          <w:lang w:eastAsia="ja-JP"/>
        </w:rPr>
      </w:pPr>
      <w:r w:rsidRPr="00C87389">
        <w:rPr>
          <w:rFonts w:ascii="Times New Roman" w:eastAsia="Batang" w:hAnsi="Times New Roman"/>
          <w:lang w:eastAsia="ja-JP"/>
        </w:rPr>
        <w:t>1&gt;</w:t>
      </w:r>
      <w:r w:rsidRPr="00C87389">
        <w:rPr>
          <w:rFonts w:ascii="Times New Roman" w:eastAsia="Batang" w:hAnsi="Times New Roman"/>
          <w:lang w:eastAsia="ja-JP"/>
        </w:rPr>
        <w:tab/>
      </w:r>
      <w:r w:rsidRPr="00C87389">
        <w:rPr>
          <w:rFonts w:ascii="Times New Roman" w:hAnsi="Times New Roman"/>
          <w:lang w:eastAsia="ja-JP"/>
        </w:rPr>
        <w:t xml:space="preserve">if the </w:t>
      </w:r>
      <w:r w:rsidRPr="00C87389">
        <w:rPr>
          <w:rFonts w:ascii="Times New Roman" w:hAnsi="Times New Roman"/>
          <w:i/>
          <w:lang w:eastAsia="ja-JP"/>
        </w:rPr>
        <w:t>RRCSetup</w:t>
      </w:r>
      <w:r w:rsidRPr="00C87389">
        <w:rPr>
          <w:rFonts w:ascii="Times New Roman" w:hAnsi="Times New Roman"/>
          <w:lang w:eastAsia="ja-JP"/>
        </w:rPr>
        <w:t xml:space="preserve"> is received in response to an </w:t>
      </w:r>
      <w:r w:rsidRPr="00C87389">
        <w:rPr>
          <w:rFonts w:ascii="Times New Roman" w:hAnsi="Times New Roman"/>
          <w:i/>
          <w:lang w:eastAsia="ja-JP"/>
        </w:rPr>
        <w:t>RRCResumeRequest</w:t>
      </w:r>
      <w:r w:rsidRPr="00C87389">
        <w:rPr>
          <w:rFonts w:ascii="Times New Roman" w:hAnsi="Times New Roman"/>
          <w:lang w:eastAsia="ja-JP"/>
        </w:rPr>
        <w:t xml:space="preserve"> or </w:t>
      </w:r>
      <w:r w:rsidRPr="00C87389">
        <w:rPr>
          <w:rFonts w:ascii="Times New Roman" w:hAnsi="Times New Roman"/>
          <w:i/>
          <w:lang w:eastAsia="ja-JP"/>
        </w:rPr>
        <w:t>RRCResumeRequest1</w:t>
      </w:r>
      <w:r w:rsidRPr="00C87389">
        <w:rPr>
          <w:rFonts w:ascii="Times New Roman" w:hAnsi="Times New Roman"/>
          <w:lang w:eastAsia="ja-JP"/>
        </w:rPr>
        <w:t>:</w:t>
      </w:r>
    </w:p>
    <w:p w14:paraId="61609108" w14:textId="77777777" w:rsidR="00C87389" w:rsidRPr="00C87389" w:rsidRDefault="00C87389" w:rsidP="00C87389">
      <w:pPr>
        <w:spacing w:after="180"/>
        <w:ind w:left="851" w:hanging="284"/>
        <w:jc w:val="left"/>
        <w:rPr>
          <w:rFonts w:ascii="Times New Roman" w:hAnsi="Times New Roman"/>
          <w:lang w:eastAsia="ja-JP"/>
        </w:rPr>
      </w:pPr>
      <w:r w:rsidRPr="00C87389">
        <w:rPr>
          <w:rFonts w:ascii="Times New Roman" w:eastAsia="Batang" w:hAnsi="Times New Roman"/>
          <w:lang w:eastAsia="ja-JP"/>
        </w:rPr>
        <w:t>2&gt;</w:t>
      </w:r>
      <w:r w:rsidRPr="00C87389">
        <w:rPr>
          <w:rFonts w:ascii="Times New Roman" w:eastAsia="Batang" w:hAnsi="Times New Roman"/>
          <w:lang w:eastAsia="ja-JP"/>
        </w:rPr>
        <w:tab/>
      </w:r>
      <w:r w:rsidRPr="00C87389">
        <w:rPr>
          <w:rFonts w:ascii="Times New Roman" w:hAnsi="Times New Roman"/>
          <w:lang w:eastAsia="ja-JP"/>
        </w:rPr>
        <w:t xml:space="preserve">discard the stored UE AS context, </w:t>
      </w:r>
      <w:proofErr w:type="spellStart"/>
      <w:r w:rsidRPr="00C87389">
        <w:rPr>
          <w:rFonts w:ascii="Times New Roman" w:hAnsi="Times New Roman"/>
          <w:i/>
          <w:lang w:eastAsia="ja-JP"/>
        </w:rPr>
        <w:t>fullI</w:t>
      </w:r>
      <w:proofErr w:type="spellEnd"/>
      <w:r w:rsidRPr="00C87389">
        <w:rPr>
          <w:rFonts w:ascii="Times New Roman" w:hAnsi="Times New Roman"/>
          <w:i/>
          <w:lang w:eastAsia="ja-JP"/>
        </w:rPr>
        <w:t>-RNTI</w:t>
      </w:r>
      <w:r w:rsidRPr="00C87389">
        <w:rPr>
          <w:rFonts w:ascii="Times New Roman" w:hAnsi="Times New Roman"/>
          <w:lang w:eastAsia="ja-JP"/>
        </w:rPr>
        <w:t xml:space="preserve"> and </w:t>
      </w:r>
      <w:proofErr w:type="spellStart"/>
      <w:r w:rsidRPr="00C87389">
        <w:rPr>
          <w:rFonts w:ascii="Times New Roman" w:hAnsi="Times New Roman"/>
          <w:i/>
          <w:lang w:eastAsia="ja-JP"/>
        </w:rPr>
        <w:t>shortI</w:t>
      </w:r>
      <w:proofErr w:type="spellEnd"/>
      <w:r w:rsidRPr="00C87389">
        <w:rPr>
          <w:rFonts w:ascii="Times New Roman" w:hAnsi="Times New Roman"/>
          <w:i/>
          <w:lang w:eastAsia="ja-JP"/>
        </w:rPr>
        <w:t>-RNTI</w:t>
      </w:r>
      <w:r w:rsidRPr="00C87389">
        <w:rPr>
          <w:rFonts w:ascii="Times New Roman" w:hAnsi="Times New Roman"/>
          <w:lang w:eastAsia="ja-JP"/>
        </w:rPr>
        <w:t>;</w:t>
      </w:r>
    </w:p>
    <w:p w14:paraId="50A8C0A3" w14:textId="77777777" w:rsidR="00C87389" w:rsidRPr="00C87389" w:rsidRDefault="00C87389" w:rsidP="00C87389">
      <w:pPr>
        <w:spacing w:after="180"/>
        <w:ind w:left="851" w:hanging="284"/>
        <w:jc w:val="left"/>
        <w:rPr>
          <w:rFonts w:ascii="Times New Roman" w:hAnsi="Times New Roman"/>
          <w:lang w:eastAsia="ja-JP"/>
        </w:rPr>
      </w:pPr>
      <w:r w:rsidRPr="00296435">
        <w:rPr>
          <w:rFonts w:ascii="Times New Roman" w:hAnsi="Times New Roman"/>
          <w:highlight w:val="yellow"/>
          <w:lang w:eastAsia="ja-JP"/>
        </w:rPr>
        <w:t>2&gt;</w:t>
      </w:r>
      <w:r w:rsidRPr="00296435">
        <w:rPr>
          <w:rFonts w:ascii="Times New Roman" w:hAnsi="Times New Roman"/>
          <w:highlight w:val="yellow"/>
          <w:lang w:eastAsia="ja-JP"/>
        </w:rPr>
        <w:tab/>
        <w:t>indicate to upper layers fallback of the RRC connection;</w:t>
      </w:r>
    </w:p>
    <w:p w14:paraId="74F31A28" w14:textId="63175409" w:rsidR="00C87389" w:rsidRDefault="00C87389" w:rsidP="00C87389">
      <w:pPr>
        <w:spacing w:after="180"/>
        <w:ind w:left="568" w:hanging="284"/>
        <w:jc w:val="left"/>
        <w:rPr>
          <w:rFonts w:ascii="Times New Roman" w:eastAsia="Batang" w:hAnsi="Times New Roman"/>
          <w:lang w:eastAsia="ja-JP"/>
        </w:rPr>
      </w:pPr>
      <w:r>
        <w:rPr>
          <w:rFonts w:ascii="Times New Roman" w:eastAsia="Batang" w:hAnsi="Times New Roman"/>
          <w:lang w:eastAsia="ja-JP"/>
        </w:rPr>
        <w:t xml:space="preserve">. . . </w:t>
      </w:r>
    </w:p>
    <w:p w14:paraId="483E110E" w14:textId="77777777" w:rsidR="00C87389" w:rsidRPr="00C87389" w:rsidRDefault="00C87389" w:rsidP="00C87389">
      <w:pPr>
        <w:spacing w:after="180"/>
        <w:ind w:left="568" w:hanging="284"/>
        <w:jc w:val="left"/>
        <w:rPr>
          <w:rFonts w:ascii="Times New Roman" w:hAnsi="Times New Roman"/>
          <w:lang w:eastAsia="ja-JP"/>
        </w:rPr>
      </w:pPr>
      <w:r w:rsidRPr="00C87389">
        <w:rPr>
          <w:rFonts w:ascii="Times New Roman" w:hAnsi="Times New Roman"/>
          <w:lang w:eastAsia="ja-JP"/>
        </w:rPr>
        <w:t>1&gt;</w:t>
      </w:r>
      <w:r w:rsidRPr="00C87389">
        <w:rPr>
          <w:rFonts w:ascii="Times New Roman" w:hAnsi="Times New Roman"/>
          <w:lang w:eastAsia="ja-JP"/>
        </w:rPr>
        <w:tab/>
        <w:t xml:space="preserve">if the </w:t>
      </w:r>
      <w:r w:rsidRPr="00C87389">
        <w:rPr>
          <w:rFonts w:ascii="Times New Roman" w:hAnsi="Times New Roman"/>
          <w:i/>
          <w:lang w:eastAsia="ja-JP"/>
        </w:rPr>
        <w:t>RRCSetup</w:t>
      </w:r>
      <w:r w:rsidRPr="00C87389">
        <w:rPr>
          <w:rFonts w:ascii="Times New Roman" w:hAnsi="Times New Roman"/>
          <w:lang w:eastAsia="ja-JP"/>
        </w:rPr>
        <w:t xml:space="preserve"> is received in response to an </w:t>
      </w:r>
      <w:r w:rsidRPr="00C87389">
        <w:rPr>
          <w:rFonts w:ascii="Times New Roman" w:hAnsi="Times New Roman"/>
          <w:i/>
          <w:lang w:eastAsia="ja-JP"/>
        </w:rPr>
        <w:t>RRCResumeRequest</w:t>
      </w:r>
      <w:r w:rsidRPr="00C87389">
        <w:rPr>
          <w:rFonts w:ascii="Times New Roman" w:hAnsi="Times New Roman"/>
          <w:lang w:eastAsia="ja-JP"/>
        </w:rPr>
        <w:t xml:space="preserve"> or </w:t>
      </w:r>
      <w:r w:rsidRPr="00C87389">
        <w:rPr>
          <w:rFonts w:ascii="Times New Roman" w:hAnsi="Times New Roman"/>
          <w:i/>
          <w:lang w:eastAsia="ja-JP"/>
        </w:rPr>
        <w:t>RRCSetupRequest</w:t>
      </w:r>
      <w:r w:rsidRPr="00C87389">
        <w:rPr>
          <w:rFonts w:ascii="Times New Roman" w:hAnsi="Times New Roman"/>
          <w:lang w:eastAsia="ja-JP"/>
        </w:rPr>
        <w:t>:</w:t>
      </w:r>
    </w:p>
    <w:p w14:paraId="102121A7" w14:textId="77777777" w:rsidR="00C87389" w:rsidRPr="00C87389" w:rsidRDefault="00C87389" w:rsidP="00C87389">
      <w:pPr>
        <w:spacing w:after="180"/>
        <w:ind w:left="851" w:hanging="284"/>
        <w:jc w:val="left"/>
        <w:rPr>
          <w:rFonts w:ascii="Times New Roman" w:hAnsi="Times New Roman"/>
          <w:lang w:eastAsia="ja-JP"/>
        </w:rPr>
      </w:pPr>
      <w:r w:rsidRPr="00C87389">
        <w:rPr>
          <w:rFonts w:ascii="Times New Roman" w:hAnsi="Times New Roman"/>
          <w:lang w:eastAsia="ja-JP"/>
        </w:rPr>
        <w:t>2&gt;</w:t>
      </w:r>
      <w:r w:rsidRPr="00C87389">
        <w:rPr>
          <w:rFonts w:ascii="Times New Roman" w:hAnsi="Times New Roman"/>
          <w:lang w:eastAsia="ja-JP"/>
        </w:rPr>
        <w:tab/>
        <w:t>enter RRC_CONNECTED;</w:t>
      </w:r>
    </w:p>
    <w:p w14:paraId="6214B5CB" w14:textId="77777777" w:rsidR="00C87389" w:rsidRPr="00C87389" w:rsidRDefault="00C87389" w:rsidP="00C87389">
      <w:pPr>
        <w:spacing w:after="180"/>
        <w:ind w:left="851" w:hanging="284"/>
        <w:jc w:val="left"/>
        <w:rPr>
          <w:rFonts w:ascii="Times New Roman" w:hAnsi="Times New Roman"/>
          <w:lang w:eastAsia="ja-JP"/>
        </w:rPr>
      </w:pPr>
      <w:r w:rsidRPr="00C87389">
        <w:rPr>
          <w:rFonts w:ascii="Times New Roman" w:hAnsi="Times New Roman"/>
          <w:lang w:eastAsia="ja-JP"/>
        </w:rPr>
        <w:t>2&gt;</w:t>
      </w:r>
      <w:r w:rsidRPr="00C87389">
        <w:rPr>
          <w:rFonts w:ascii="Times New Roman" w:hAnsi="Times New Roman"/>
          <w:lang w:eastAsia="ja-JP"/>
        </w:rPr>
        <w:tab/>
        <w:t>stop the cell re-selection procedure;</w:t>
      </w:r>
    </w:p>
    <w:p w14:paraId="10FFBB75" w14:textId="29FDF9F2" w:rsidR="00C87389" w:rsidRPr="00C87389" w:rsidRDefault="00C87389" w:rsidP="00C87389">
      <w:pPr>
        <w:spacing w:after="180"/>
        <w:ind w:left="568" w:hanging="284"/>
        <w:jc w:val="left"/>
        <w:rPr>
          <w:rFonts w:ascii="Times New Roman" w:eastAsia="Batang" w:hAnsi="Times New Roman"/>
          <w:lang w:eastAsia="ja-JP"/>
        </w:rPr>
      </w:pPr>
      <w:r>
        <w:rPr>
          <w:rFonts w:ascii="Times New Roman" w:eastAsia="Batang" w:hAnsi="Times New Roman"/>
          <w:lang w:eastAsia="ja-JP"/>
        </w:rPr>
        <w:t xml:space="preserve">. . . </w:t>
      </w:r>
    </w:p>
    <w:p w14:paraId="36BDDF7F" w14:textId="77777777" w:rsidR="00C87389" w:rsidRDefault="00C87389" w:rsidP="00C87389">
      <w:r>
        <w:t>***************************************************************************************************************************</w:t>
      </w:r>
    </w:p>
    <w:p w14:paraId="2D33DDA2" w14:textId="77777777" w:rsidR="00C87389" w:rsidRDefault="00C87389" w:rsidP="00C87389"/>
    <w:p w14:paraId="39CA692B" w14:textId="05A412F6" w:rsidR="00C87389" w:rsidRDefault="00296435" w:rsidP="00C87389">
      <w:r w:rsidRPr="00296435">
        <w:t xml:space="preserve">According to NAS specifications, </w:t>
      </w:r>
      <w:r w:rsidR="00161C4F">
        <w:t xml:space="preserve">after the NAS request to AS to resume, </w:t>
      </w:r>
      <w:r w:rsidRPr="00296435">
        <w:t xml:space="preserve">upon receiving the indication </w:t>
      </w:r>
      <w:r>
        <w:t>that the connection is fallback, NAS transitions to 5GMM-IDLE and proceed with the pending procedure, as described below [</w:t>
      </w:r>
      <w:r w:rsidR="00C37A08">
        <w:t>4]</w:t>
      </w:r>
      <w:r w:rsidR="00C87389">
        <w:t>:</w:t>
      </w:r>
    </w:p>
    <w:p w14:paraId="25315DE1" w14:textId="77777777" w:rsidR="00C87389" w:rsidRDefault="00C87389" w:rsidP="00C87389">
      <w:r>
        <w:t>***************************************************************************************************************************</w:t>
      </w:r>
    </w:p>
    <w:p w14:paraId="79EB5C77" w14:textId="77777777" w:rsidR="009D5386" w:rsidRPr="00D54D47" w:rsidRDefault="009D5386" w:rsidP="009D5386">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If the UE requests the lower layers to transition to RRC_CONNECTED state at initiation of a registration procedure, a service request procedure or a de-registration procedure, </w:t>
      </w:r>
      <w:r w:rsidRPr="00D54D47">
        <w:rPr>
          <w:rFonts w:ascii="Times New Roman" w:eastAsia="SimSun" w:hAnsi="Times New Roman"/>
          <w:noProof/>
          <w:highlight w:val="yellow"/>
          <w:lang w:val="en-US" w:eastAsia="en-US"/>
        </w:rPr>
        <w:t>upon fallback indication from lower layers</w:t>
      </w:r>
      <w:r w:rsidRPr="00D54D47">
        <w:rPr>
          <w:rFonts w:ascii="Times New Roman" w:eastAsia="SimSun" w:hAnsi="Times New Roman"/>
          <w:noProof/>
          <w:lang w:val="en-US" w:eastAsia="en-US"/>
        </w:rPr>
        <w:t>, the UE shall:</w:t>
      </w:r>
    </w:p>
    <w:p w14:paraId="55473E0F"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 xml:space="preserve">enter 5GMM-IDLE mode; </w:t>
      </w:r>
    </w:p>
    <w:p w14:paraId="2924B6F8"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r>
      <w:r w:rsidRPr="00296435">
        <w:rPr>
          <w:rFonts w:ascii="Times New Roman" w:eastAsia="SimSun" w:hAnsi="Times New Roman"/>
          <w:noProof/>
          <w:highlight w:val="green"/>
          <w:lang w:val="en-US" w:eastAsia="x-none"/>
        </w:rPr>
        <w:t>proceed with the pending procedure</w:t>
      </w:r>
      <w:r w:rsidRPr="00D54D47">
        <w:rPr>
          <w:rFonts w:ascii="Times New Roman" w:eastAsia="SimSun" w:hAnsi="Times New Roman"/>
          <w:noProof/>
          <w:lang w:val="en-US" w:eastAsia="x-none"/>
        </w:rPr>
        <w:t>; and</w:t>
      </w:r>
    </w:p>
    <w:p w14:paraId="008C02B1"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if the pending procedure is a service request or registration request procedure, the UE shall include the UL data status IE in the SERVICE REQUEST message, or in the REGISTRATION REQUEST message, indicating the PDU session(s) for which user-plane resources were active prior to receiving the fallback indication.</w:t>
      </w:r>
    </w:p>
    <w:p w14:paraId="14872820" w14:textId="77777777" w:rsidR="009D5386" w:rsidRPr="00D54D47" w:rsidRDefault="009D5386" w:rsidP="009D5386">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lastRenderedPageBreak/>
        <w:t xml:space="preserve">If the UE requests the lower layers to transition to RRC_CONNECTED state for other reason than initiation of a registration procedure, or for other reason than a service request procedure that is triggered by pending </w:t>
      </w:r>
      <w:r w:rsidRPr="00D54D47">
        <w:rPr>
          <w:rFonts w:ascii="Times New Roman" w:eastAsia="SimSun" w:hAnsi="Times New Roman" w:hint="eastAsia"/>
          <w:lang w:eastAsia="en-US"/>
        </w:rPr>
        <w:t xml:space="preserve">uplink </w:t>
      </w:r>
      <w:r w:rsidRPr="00D54D47">
        <w:rPr>
          <w:rFonts w:ascii="Times New Roman" w:eastAsia="SimSun" w:hAnsi="Times New Roman"/>
          <w:lang w:eastAsia="en-US"/>
        </w:rPr>
        <w:t xml:space="preserve">user data, </w:t>
      </w:r>
      <w:r w:rsidRPr="00D54D47">
        <w:rPr>
          <w:rFonts w:ascii="Times New Roman" w:eastAsia="SimSun" w:hAnsi="Times New Roman"/>
          <w:noProof/>
          <w:lang w:val="en-US" w:eastAsia="en-US"/>
        </w:rPr>
        <w:t xml:space="preserve">or for other reason than a de-registration procedure, </w:t>
      </w:r>
      <w:r w:rsidRPr="00D54D47">
        <w:rPr>
          <w:rFonts w:ascii="Times New Roman" w:eastAsia="SimSun" w:hAnsi="Times New Roman"/>
          <w:noProof/>
          <w:highlight w:val="yellow"/>
          <w:lang w:val="en-US" w:eastAsia="en-US"/>
        </w:rPr>
        <w:t>upon fallback indication from lower layers</w:t>
      </w:r>
      <w:r w:rsidRPr="00D54D47">
        <w:rPr>
          <w:rFonts w:ascii="Times New Roman" w:eastAsia="SimSun" w:hAnsi="Times New Roman"/>
          <w:noProof/>
          <w:lang w:val="en-US" w:eastAsia="en-US"/>
        </w:rPr>
        <w:t>, the UE shall:</w:t>
      </w:r>
    </w:p>
    <w:p w14:paraId="201B0438"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enter 5GMM-IDLE mode;</w:t>
      </w:r>
    </w:p>
    <w:p w14:paraId="477D9719"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r>
      <w:r w:rsidRPr="00296435">
        <w:rPr>
          <w:rFonts w:ascii="Times New Roman" w:eastAsia="SimSun" w:hAnsi="Times New Roman"/>
          <w:noProof/>
          <w:highlight w:val="green"/>
          <w:lang w:val="en-US" w:eastAsia="x-none"/>
        </w:rPr>
        <w:t>initiate service request procedure</w:t>
      </w:r>
      <w:r w:rsidRPr="00D54D47">
        <w:rPr>
          <w:rFonts w:ascii="Times New Roman" w:eastAsia="SimSun" w:hAnsi="Times New Roman"/>
          <w:noProof/>
          <w:lang w:val="en-US" w:eastAsia="x-none"/>
        </w:rPr>
        <w:t>; and</w:t>
      </w:r>
    </w:p>
    <w:p w14:paraId="381A6580"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upon successful service request procedure completion, proceed with any pending procedure.</w:t>
      </w:r>
    </w:p>
    <w:p w14:paraId="67B49F56" w14:textId="77777777" w:rsidR="009D5386" w:rsidRPr="00D54D47" w:rsidRDefault="009D5386" w:rsidP="009D5386">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If the UE in 5GMM-CONNECTED mode with RRC inactive indication </w:t>
      </w:r>
      <w:r w:rsidRPr="00D54D47">
        <w:rPr>
          <w:rFonts w:ascii="Times New Roman" w:eastAsia="SimSun" w:hAnsi="Times New Roman"/>
          <w:noProof/>
          <w:highlight w:val="yellow"/>
          <w:lang w:val="en-US" w:eastAsia="en-US"/>
        </w:rPr>
        <w:t>receives a fallback indication from lower</w:t>
      </w:r>
      <w:r w:rsidRPr="00D54D47">
        <w:rPr>
          <w:rFonts w:ascii="Times New Roman" w:eastAsia="SimSun" w:hAnsi="Times New Roman"/>
          <w:noProof/>
          <w:lang w:val="en-US" w:eastAsia="en-US"/>
        </w:rPr>
        <w:t xml:space="preserve"> layers, and the UE has pending </w:t>
      </w:r>
      <w:r w:rsidRPr="00D54D47">
        <w:rPr>
          <w:rFonts w:ascii="Times New Roman" w:eastAsia="SimSun" w:hAnsi="Times New Roman" w:hint="eastAsia"/>
          <w:lang w:eastAsia="en-US"/>
        </w:rPr>
        <w:t xml:space="preserve">uplink </w:t>
      </w:r>
      <w:r w:rsidRPr="00D54D47">
        <w:rPr>
          <w:rFonts w:ascii="Times New Roman" w:eastAsia="SimSun" w:hAnsi="Times New Roman"/>
          <w:lang w:eastAsia="en-US"/>
        </w:rPr>
        <w:t>user data but</w:t>
      </w:r>
      <w:r w:rsidRPr="00D54D47">
        <w:rPr>
          <w:rFonts w:ascii="Times New Roman" w:eastAsia="SimSun" w:hAnsi="Times New Roman"/>
          <w:noProof/>
          <w:lang w:val="en-US" w:eastAsia="en-US"/>
        </w:rPr>
        <w:t xml:space="preserve"> no pending NAS procedure, the UE shall: </w:t>
      </w:r>
    </w:p>
    <w:p w14:paraId="17519D28"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enter 5GMM-IDLE mode; and</w:t>
      </w:r>
    </w:p>
    <w:p w14:paraId="3106C520" w14:textId="77777777" w:rsidR="009D5386" w:rsidRPr="00D54D47" w:rsidRDefault="009D5386" w:rsidP="009D53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w:t>
      </w:r>
      <w:r w:rsidRPr="00D54D47">
        <w:rPr>
          <w:rFonts w:ascii="Times New Roman" w:eastAsia="SimSun" w:hAnsi="Times New Roman"/>
          <w:noProof/>
          <w:lang w:val="en-US" w:eastAsia="x-none"/>
        </w:rPr>
        <w:tab/>
        <w:t>initiate the service request procedure and include the UL data status IE in the SERVICE REQUEST message indicating the PDU session(s) for which user-plane resources were active prior to receiving the fallback indication.</w:t>
      </w:r>
    </w:p>
    <w:p w14:paraId="6B8062A3" w14:textId="77777777" w:rsidR="00C87389" w:rsidRDefault="00C87389" w:rsidP="00C87389">
      <w:r>
        <w:t>***************************************************************************************************************************</w:t>
      </w:r>
    </w:p>
    <w:p w14:paraId="34CE13B3" w14:textId="77777777" w:rsidR="00161C4F" w:rsidRDefault="009D5386" w:rsidP="00161C4F">
      <w:pPr>
        <w:keepNext/>
      </w:pPr>
      <w:r>
        <w:rPr>
          <w:noProof/>
        </w:rPr>
        <w:drawing>
          <wp:inline distT="0" distB="0" distL="0" distR="0" wp14:anchorId="44EA7C9E" wp14:editId="052A7E07">
            <wp:extent cx="6013450" cy="233747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786" cy="2339939"/>
                    </a:xfrm>
                    <a:prstGeom prst="rect">
                      <a:avLst/>
                    </a:prstGeom>
                    <a:noFill/>
                  </pic:spPr>
                </pic:pic>
              </a:graphicData>
            </a:graphic>
          </wp:inline>
        </w:drawing>
      </w:r>
    </w:p>
    <w:p w14:paraId="68188FCA" w14:textId="53714FE0" w:rsidR="00C87389" w:rsidRDefault="00161C4F" w:rsidP="00161C4F">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161C4F">
        <w:t xml:space="preserve">AS </w:t>
      </w:r>
      <w:r>
        <w:t xml:space="preserve">responds </w:t>
      </w:r>
      <w:r w:rsidRPr="00161C4F">
        <w:t xml:space="preserve">to NAS that </w:t>
      </w:r>
      <w:r>
        <w:t>connection is fallback</w:t>
      </w:r>
    </w:p>
    <w:p w14:paraId="713183FA" w14:textId="77777777" w:rsidR="00C87389" w:rsidRDefault="00C87389" w:rsidP="00187269"/>
    <w:p w14:paraId="60443685" w14:textId="7A808667" w:rsidR="009D5386" w:rsidRPr="00DF4ACC" w:rsidRDefault="00187269" w:rsidP="00187269">
      <w:pPr>
        <w:rPr>
          <w:b/>
          <w:u w:val="single"/>
        </w:rPr>
      </w:pPr>
      <w:r w:rsidRPr="00DF4ACC">
        <w:rPr>
          <w:b/>
          <w:u w:val="single"/>
        </w:rPr>
        <w:t xml:space="preserve">Scenario </w:t>
      </w:r>
      <w:r w:rsidR="00DF4ACC" w:rsidRPr="00DF4ACC">
        <w:rPr>
          <w:b/>
          <w:u w:val="single"/>
        </w:rPr>
        <w:t>3</w:t>
      </w:r>
      <w:r w:rsidRPr="00DF4ACC">
        <w:rPr>
          <w:b/>
          <w:u w:val="single"/>
        </w:rPr>
        <w:t>: Timer T319 expires</w:t>
      </w:r>
      <w:r w:rsidR="009D5386" w:rsidRPr="00DF4ACC">
        <w:rPr>
          <w:b/>
          <w:u w:val="single"/>
        </w:rPr>
        <w:t>, IP failure or cell reselection while timer T319 is running</w:t>
      </w:r>
    </w:p>
    <w:p w14:paraId="0F98C0D4" w14:textId="7439694F" w:rsidR="009D5386" w:rsidRDefault="003F279D" w:rsidP="009D5386">
      <w:r>
        <w:t xml:space="preserve">These </w:t>
      </w:r>
      <w:r w:rsidR="009D5386">
        <w:t xml:space="preserve">are the resume failure cases. If NAS requests the UE to resume a connection, the UE sends an </w:t>
      </w:r>
      <w:r w:rsidR="009D5386" w:rsidRPr="009D5386">
        <w:rPr>
          <w:i/>
        </w:rPr>
        <w:t>RRCResumeRequest</w:t>
      </w:r>
      <w:r w:rsidR="009D5386">
        <w:t xml:space="preserve"> like message and starts timer T319. Then, a failure is declared and indicated to upper layers if timer T319 expiry</w:t>
      </w:r>
      <w:r w:rsidR="00161C4F">
        <w:t xml:space="preserve">, or </w:t>
      </w:r>
      <w:r w:rsidR="009D5386">
        <w:t xml:space="preserve">if integrity protection (IP) failure </w:t>
      </w:r>
      <w:r>
        <w:t xml:space="preserve">is indicated by lower layer </w:t>
      </w:r>
      <w:r w:rsidR="009D5386">
        <w:t xml:space="preserve">while timer T319 is running or if cell reselection occurs if timer T319 is running. In any of these cases, the AS indicates to NAS an ‘RRC </w:t>
      </w:r>
      <w:r>
        <w:t>R</w:t>
      </w:r>
      <w:r w:rsidR="009D5386">
        <w:t>esume failure’</w:t>
      </w:r>
      <w:r w:rsidR="001D0DD2">
        <w:t xml:space="preserve">, as </w:t>
      </w:r>
      <w:r w:rsidR="009D5386">
        <w:t>shown below:</w:t>
      </w:r>
    </w:p>
    <w:p w14:paraId="7223E92B" w14:textId="77777777" w:rsidR="009D5386" w:rsidRDefault="009D5386" w:rsidP="009D5386">
      <w:r>
        <w:t>***************************************************************************************************************************</w:t>
      </w:r>
    </w:p>
    <w:p w14:paraId="1A0F1A8B" w14:textId="77777777" w:rsidR="009D5386" w:rsidRPr="009D5386" w:rsidRDefault="009D5386" w:rsidP="009D5386">
      <w:pPr>
        <w:keepNext/>
        <w:keepLines/>
        <w:spacing w:before="120" w:after="180"/>
        <w:jc w:val="left"/>
        <w:outlineLvl w:val="2"/>
        <w:rPr>
          <w:rFonts w:eastAsia="MS Mincho"/>
          <w:sz w:val="28"/>
          <w:lang w:eastAsia="ja-JP"/>
        </w:rPr>
      </w:pPr>
      <w:bookmarkStart w:id="5" w:name="_Toc525763199"/>
      <w:bookmarkStart w:id="6" w:name="_Toc525763206"/>
      <w:r w:rsidRPr="009D5386">
        <w:rPr>
          <w:rFonts w:eastAsia="MS Mincho"/>
          <w:sz w:val="28"/>
          <w:lang w:eastAsia="ja-JP"/>
        </w:rPr>
        <w:t>5.3.11</w:t>
      </w:r>
      <w:r w:rsidRPr="009D5386">
        <w:rPr>
          <w:rFonts w:eastAsia="MS Mincho"/>
          <w:sz w:val="28"/>
          <w:lang w:eastAsia="ja-JP"/>
        </w:rPr>
        <w:tab/>
        <w:t>UE actions upon going to RRC_IDLE</w:t>
      </w:r>
      <w:bookmarkEnd w:id="5"/>
    </w:p>
    <w:p w14:paraId="507A0895" w14:textId="77777777" w:rsidR="009D5386" w:rsidRPr="009D5386" w:rsidRDefault="009D5386" w:rsidP="009D5386">
      <w:pPr>
        <w:spacing w:after="180"/>
        <w:jc w:val="left"/>
        <w:rPr>
          <w:rFonts w:ascii="Times New Roman" w:hAnsi="Times New Roman"/>
          <w:lang w:eastAsia="ja-JP"/>
        </w:rPr>
      </w:pPr>
      <w:r w:rsidRPr="009D5386">
        <w:rPr>
          <w:rFonts w:ascii="Times New Roman" w:hAnsi="Times New Roman"/>
          <w:lang w:eastAsia="ja-JP"/>
        </w:rPr>
        <w:t>UE shall:</w:t>
      </w:r>
    </w:p>
    <w:p w14:paraId="74A81DE8"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reset MAC;</w:t>
      </w:r>
    </w:p>
    <w:p w14:paraId="70904F0E"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stop all timers that are running except T320 and T325;</w:t>
      </w:r>
    </w:p>
    <w:p w14:paraId="6B35BD00"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 xml:space="preserve">discard any stored AS context, </w:t>
      </w:r>
      <w:proofErr w:type="spellStart"/>
      <w:r w:rsidRPr="009D5386">
        <w:rPr>
          <w:rFonts w:ascii="Times New Roman" w:hAnsi="Times New Roman"/>
          <w:i/>
          <w:lang w:eastAsia="ja-JP"/>
        </w:rPr>
        <w:t>fullI</w:t>
      </w:r>
      <w:proofErr w:type="spellEnd"/>
      <w:r w:rsidRPr="009D5386">
        <w:rPr>
          <w:rFonts w:ascii="Times New Roman" w:hAnsi="Times New Roman"/>
          <w:i/>
          <w:lang w:eastAsia="ja-JP"/>
        </w:rPr>
        <w:t>-RNTI</w:t>
      </w:r>
      <w:r w:rsidRPr="009D5386">
        <w:rPr>
          <w:rFonts w:ascii="Times New Roman" w:hAnsi="Times New Roman"/>
          <w:lang w:eastAsia="ja-JP"/>
        </w:rPr>
        <w:t xml:space="preserve">, </w:t>
      </w:r>
      <w:proofErr w:type="spellStart"/>
      <w:r w:rsidRPr="009D5386">
        <w:rPr>
          <w:rFonts w:ascii="Times New Roman" w:hAnsi="Times New Roman"/>
          <w:i/>
          <w:lang w:eastAsia="ja-JP"/>
        </w:rPr>
        <w:t>shortI</w:t>
      </w:r>
      <w:proofErr w:type="spellEnd"/>
      <w:r w:rsidRPr="009D5386">
        <w:rPr>
          <w:rFonts w:ascii="Times New Roman" w:hAnsi="Times New Roman"/>
          <w:i/>
          <w:lang w:eastAsia="ja-JP"/>
        </w:rPr>
        <w:t>-RNTI-Value</w:t>
      </w:r>
      <w:r w:rsidRPr="009D5386">
        <w:rPr>
          <w:rFonts w:ascii="Times New Roman" w:hAnsi="Times New Roman"/>
          <w:lang w:eastAsia="ja-JP"/>
        </w:rPr>
        <w:t xml:space="preserve">, </w:t>
      </w:r>
      <w:r w:rsidRPr="009D5386">
        <w:rPr>
          <w:rFonts w:ascii="Times New Roman" w:eastAsia="Malgun Gothic" w:hAnsi="Times New Roman"/>
          <w:i/>
          <w:lang w:eastAsia="ko-KR"/>
        </w:rPr>
        <w:t>ran-</w:t>
      </w:r>
      <w:proofErr w:type="spellStart"/>
      <w:r w:rsidRPr="009D5386">
        <w:rPr>
          <w:rFonts w:ascii="Times New Roman" w:eastAsia="Malgun Gothic" w:hAnsi="Times New Roman"/>
          <w:i/>
          <w:lang w:eastAsia="ko-KR"/>
        </w:rPr>
        <w:t>PagingCycle</w:t>
      </w:r>
      <w:proofErr w:type="spellEnd"/>
      <w:r w:rsidRPr="009D5386">
        <w:rPr>
          <w:rFonts w:ascii="Times New Roman" w:eastAsia="Malgun Gothic" w:hAnsi="Times New Roman"/>
          <w:lang w:eastAsia="ko-KR"/>
        </w:rPr>
        <w:t xml:space="preserve"> and </w:t>
      </w:r>
      <w:r w:rsidRPr="009D5386">
        <w:rPr>
          <w:rFonts w:ascii="Times New Roman" w:eastAsia="Malgun Gothic" w:hAnsi="Times New Roman"/>
          <w:i/>
          <w:lang w:eastAsia="ko-KR"/>
        </w:rPr>
        <w:t>ran-</w:t>
      </w:r>
      <w:proofErr w:type="spellStart"/>
      <w:r w:rsidRPr="009D5386">
        <w:rPr>
          <w:rFonts w:ascii="Times New Roman" w:eastAsia="Malgun Gothic" w:hAnsi="Times New Roman"/>
          <w:i/>
          <w:lang w:eastAsia="ko-KR"/>
        </w:rPr>
        <w:t>NotificationAreaInfo</w:t>
      </w:r>
      <w:proofErr w:type="spellEnd"/>
      <w:r w:rsidRPr="009D5386">
        <w:rPr>
          <w:rFonts w:ascii="Times New Roman" w:hAnsi="Times New Roman"/>
          <w:lang w:eastAsia="ja-JP"/>
        </w:rPr>
        <w:t>;</w:t>
      </w:r>
    </w:p>
    <w:p w14:paraId="07A09F04"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 xml:space="preserve">discard the AS security context including the </w:t>
      </w:r>
      <w:proofErr w:type="spellStart"/>
      <w:r w:rsidRPr="009D5386">
        <w:rPr>
          <w:rFonts w:ascii="Times New Roman" w:hAnsi="Times New Roman"/>
          <w:lang w:eastAsia="ja-JP"/>
        </w:rPr>
        <w:t>K</w:t>
      </w:r>
      <w:r w:rsidRPr="009D5386">
        <w:rPr>
          <w:rFonts w:ascii="Times New Roman" w:hAnsi="Times New Roman"/>
          <w:vertAlign w:val="subscript"/>
          <w:lang w:eastAsia="ja-JP"/>
        </w:rPr>
        <w:t>RRCenc</w:t>
      </w:r>
      <w:proofErr w:type="spellEnd"/>
      <w:r w:rsidRPr="009D5386">
        <w:rPr>
          <w:rFonts w:ascii="Times New Roman" w:hAnsi="Times New Roman"/>
          <w:lang w:eastAsia="ja-JP"/>
        </w:rPr>
        <w:t xml:space="preserve"> key, the </w:t>
      </w:r>
      <w:proofErr w:type="spellStart"/>
      <w:r w:rsidRPr="009D5386">
        <w:rPr>
          <w:rFonts w:ascii="Times New Roman" w:hAnsi="Times New Roman"/>
          <w:lang w:eastAsia="ja-JP"/>
        </w:rPr>
        <w:t>K</w:t>
      </w:r>
      <w:r w:rsidRPr="009D5386">
        <w:rPr>
          <w:rFonts w:ascii="Times New Roman" w:hAnsi="Times New Roman"/>
          <w:vertAlign w:val="subscript"/>
          <w:lang w:eastAsia="ja-JP"/>
        </w:rPr>
        <w:t>RRCint</w:t>
      </w:r>
      <w:proofErr w:type="spellEnd"/>
      <w:r w:rsidRPr="009D5386">
        <w:rPr>
          <w:rFonts w:ascii="Times New Roman" w:hAnsi="Times New Roman"/>
          <w:lang w:eastAsia="ja-JP"/>
        </w:rPr>
        <w:t xml:space="preserve">, the </w:t>
      </w:r>
      <w:proofErr w:type="spellStart"/>
      <w:r w:rsidRPr="009D5386">
        <w:rPr>
          <w:rFonts w:ascii="Times New Roman" w:hAnsi="Times New Roman"/>
          <w:lang w:eastAsia="ja-JP"/>
        </w:rPr>
        <w:t>K</w:t>
      </w:r>
      <w:r w:rsidRPr="009D5386">
        <w:rPr>
          <w:rFonts w:ascii="Times New Roman" w:hAnsi="Times New Roman"/>
          <w:vertAlign w:val="subscript"/>
          <w:lang w:eastAsia="ja-JP"/>
        </w:rPr>
        <w:t>UPint</w:t>
      </w:r>
      <w:proofErr w:type="spellEnd"/>
      <w:r w:rsidRPr="009D5386">
        <w:rPr>
          <w:rFonts w:ascii="Times New Roman" w:hAnsi="Times New Roman"/>
          <w:lang w:eastAsia="ja-JP"/>
        </w:rPr>
        <w:t xml:space="preserve"> key </w:t>
      </w:r>
      <w:r w:rsidRPr="009D5386">
        <w:rPr>
          <w:rFonts w:ascii="Times New Roman" w:hAnsi="Times New Roman"/>
        </w:rPr>
        <w:t xml:space="preserve">and the </w:t>
      </w:r>
      <w:proofErr w:type="spellStart"/>
      <w:r w:rsidRPr="009D5386">
        <w:rPr>
          <w:rFonts w:ascii="Times New Roman" w:hAnsi="Times New Roman"/>
          <w:lang w:eastAsia="ja-JP"/>
        </w:rPr>
        <w:t>K</w:t>
      </w:r>
      <w:r w:rsidRPr="009D5386">
        <w:rPr>
          <w:rFonts w:ascii="Times New Roman" w:hAnsi="Times New Roman"/>
          <w:vertAlign w:val="subscript"/>
          <w:lang w:eastAsia="ja-JP"/>
        </w:rPr>
        <w:t>UPenc</w:t>
      </w:r>
      <w:proofErr w:type="spellEnd"/>
      <w:r w:rsidRPr="009D5386">
        <w:rPr>
          <w:rFonts w:ascii="Times New Roman" w:hAnsi="Times New Roman"/>
        </w:rPr>
        <w:t xml:space="preserve"> key, if stored</w:t>
      </w:r>
      <w:r w:rsidRPr="009D5386">
        <w:rPr>
          <w:rFonts w:ascii="Times New Roman" w:hAnsi="Times New Roman"/>
          <w:lang w:eastAsia="ja-JP"/>
        </w:rPr>
        <w:t>;</w:t>
      </w:r>
    </w:p>
    <w:p w14:paraId="3801133A"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release all radio resources, including release of the RLC entity, the MAC configuration and the associated PDCP entity and SDAP for all established RBs;</w:t>
      </w:r>
    </w:p>
    <w:p w14:paraId="1C4B6972"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highlight w:val="yellow"/>
          <w:lang w:eastAsia="ja-JP"/>
        </w:rPr>
        <w:lastRenderedPageBreak/>
        <w:t>1&gt;</w:t>
      </w:r>
      <w:r w:rsidRPr="009D5386">
        <w:rPr>
          <w:rFonts w:ascii="Times New Roman" w:hAnsi="Times New Roman"/>
          <w:highlight w:val="yellow"/>
          <w:lang w:eastAsia="ja-JP"/>
        </w:rPr>
        <w:tab/>
        <w:t>indicate the release of the RRC connection to upper layers together with the release cause;</w:t>
      </w:r>
    </w:p>
    <w:p w14:paraId="1418F7EF" w14:textId="3161FC3A" w:rsid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 xml:space="preserve">enter RRC_IDLE and perform procedures as specified in TS 38.304 [21], except if going to RRC_IDLE was triggered by reception of the </w:t>
      </w:r>
      <w:r w:rsidRPr="009D5386">
        <w:rPr>
          <w:rFonts w:ascii="Times New Roman" w:hAnsi="Times New Roman"/>
          <w:i/>
          <w:lang w:eastAsia="ja-JP"/>
        </w:rPr>
        <w:t>MobilityFromNRCommand</w:t>
      </w:r>
      <w:r w:rsidRPr="009D5386">
        <w:rPr>
          <w:rFonts w:ascii="Times New Roman" w:hAnsi="Times New Roman"/>
          <w:lang w:eastAsia="ja-JP"/>
        </w:rPr>
        <w:t xml:space="preserve"> message or by selecting an inter-RAT cell while T311 was running.</w:t>
      </w:r>
    </w:p>
    <w:p w14:paraId="1715FD49" w14:textId="399E1323" w:rsidR="009D5386" w:rsidRPr="009D5386" w:rsidRDefault="009D5386" w:rsidP="009D5386">
      <w:pPr>
        <w:spacing w:after="180"/>
        <w:jc w:val="left"/>
        <w:rPr>
          <w:rFonts w:ascii="Times New Roman" w:hAnsi="Times New Roman"/>
          <w:lang w:eastAsia="ja-JP"/>
        </w:rPr>
      </w:pPr>
      <w:r>
        <w:rPr>
          <w:rFonts w:ascii="Times New Roman" w:hAnsi="Times New Roman"/>
          <w:lang w:eastAsia="ja-JP"/>
        </w:rPr>
        <w:t xml:space="preserve">. . . </w:t>
      </w:r>
    </w:p>
    <w:p w14:paraId="35A962C5" w14:textId="77777777" w:rsidR="009D5386" w:rsidRPr="009D5386" w:rsidRDefault="009D5386" w:rsidP="009D5386">
      <w:pPr>
        <w:keepNext/>
        <w:keepLines/>
        <w:spacing w:before="120" w:after="180"/>
        <w:jc w:val="left"/>
        <w:outlineLvl w:val="3"/>
        <w:rPr>
          <w:sz w:val="24"/>
          <w:lang w:eastAsia="ja-JP"/>
        </w:rPr>
      </w:pPr>
      <w:r w:rsidRPr="009D5386">
        <w:rPr>
          <w:sz w:val="24"/>
          <w:lang w:eastAsia="ja-JP"/>
        </w:rPr>
        <w:t>5.3.13.5</w:t>
      </w:r>
      <w:r w:rsidRPr="009D5386">
        <w:rPr>
          <w:sz w:val="24"/>
          <w:lang w:eastAsia="ja-JP"/>
        </w:rPr>
        <w:tab/>
        <w:t>T319 expiry or Integrity check failure from lower layers while T319 is running</w:t>
      </w:r>
      <w:bookmarkEnd w:id="6"/>
    </w:p>
    <w:p w14:paraId="3E3EF13D" w14:textId="77777777" w:rsidR="009D5386" w:rsidRPr="009D5386" w:rsidRDefault="009D5386" w:rsidP="009D5386">
      <w:pPr>
        <w:spacing w:after="180"/>
        <w:jc w:val="left"/>
        <w:rPr>
          <w:rFonts w:ascii="Times New Roman" w:hAnsi="Times New Roman"/>
          <w:lang w:eastAsia="ja-JP"/>
        </w:rPr>
      </w:pPr>
      <w:r w:rsidRPr="009D5386">
        <w:rPr>
          <w:rFonts w:ascii="Times New Roman" w:hAnsi="Times New Roman"/>
          <w:lang w:eastAsia="ja-JP"/>
        </w:rPr>
        <w:t>The UE shall:</w:t>
      </w:r>
    </w:p>
    <w:p w14:paraId="0FB98A8E"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if timer T319 expires or upon receiving Integrity check failure indication from lower layers while T319 is running:</w:t>
      </w:r>
    </w:p>
    <w:p w14:paraId="5C051172" w14:textId="77777777" w:rsidR="009D5386" w:rsidRPr="009D5386" w:rsidRDefault="009D5386" w:rsidP="009D5386">
      <w:pPr>
        <w:spacing w:after="180"/>
        <w:ind w:left="851" w:hanging="284"/>
        <w:jc w:val="left"/>
        <w:rPr>
          <w:rFonts w:ascii="Times New Roman" w:hAnsi="Times New Roman"/>
          <w:lang w:eastAsia="ja-JP"/>
        </w:rPr>
      </w:pPr>
      <w:r w:rsidRPr="009D5386">
        <w:rPr>
          <w:rFonts w:ascii="Times New Roman" w:hAnsi="Times New Roman"/>
          <w:lang w:eastAsia="ja-JP"/>
        </w:rPr>
        <w:t>2&gt;</w:t>
      </w:r>
      <w:r w:rsidRPr="009D5386">
        <w:rPr>
          <w:rFonts w:ascii="Times New Roman" w:hAnsi="Times New Roman"/>
          <w:lang w:eastAsia="ja-JP"/>
        </w:rPr>
        <w:tab/>
        <w:t xml:space="preserve">perform the actions upon going to RRC_IDLE as specified in 5.3.11 with </w:t>
      </w:r>
      <w:r w:rsidRPr="009D5386">
        <w:rPr>
          <w:rFonts w:ascii="Times New Roman" w:hAnsi="Times New Roman"/>
          <w:highlight w:val="yellow"/>
          <w:lang w:eastAsia="ja-JP"/>
        </w:rPr>
        <w:t>release cause 'RRC Resume failure'.</w:t>
      </w:r>
    </w:p>
    <w:p w14:paraId="565ED2B7" w14:textId="77777777" w:rsidR="009D5386" w:rsidRPr="009D5386" w:rsidRDefault="009D5386" w:rsidP="009D5386">
      <w:pPr>
        <w:keepNext/>
        <w:keepLines/>
        <w:spacing w:before="120" w:after="180"/>
        <w:jc w:val="left"/>
        <w:outlineLvl w:val="3"/>
        <w:rPr>
          <w:sz w:val="24"/>
          <w:lang w:eastAsia="ja-JP"/>
        </w:rPr>
      </w:pPr>
      <w:bookmarkStart w:id="7" w:name="_Toc525763207"/>
      <w:r w:rsidRPr="009D5386">
        <w:rPr>
          <w:sz w:val="24"/>
          <w:lang w:eastAsia="ja-JP"/>
        </w:rPr>
        <w:t>5.3.13.6</w:t>
      </w:r>
      <w:r w:rsidRPr="009D5386">
        <w:rPr>
          <w:sz w:val="24"/>
          <w:lang w:eastAsia="ja-JP"/>
        </w:rPr>
        <w:tab/>
        <w:t>Cell re-selection while T319 or T302 is running</w:t>
      </w:r>
      <w:bookmarkEnd w:id="7"/>
    </w:p>
    <w:p w14:paraId="0EC68801" w14:textId="77777777" w:rsidR="009D5386" w:rsidRPr="009D5386" w:rsidRDefault="009D5386" w:rsidP="009D5386">
      <w:pPr>
        <w:spacing w:after="180"/>
        <w:jc w:val="left"/>
        <w:rPr>
          <w:rFonts w:ascii="Times New Roman" w:hAnsi="Times New Roman"/>
          <w:lang w:eastAsia="ja-JP"/>
        </w:rPr>
      </w:pPr>
      <w:r w:rsidRPr="009D5386">
        <w:rPr>
          <w:rFonts w:ascii="Times New Roman" w:hAnsi="Times New Roman"/>
          <w:lang w:eastAsia="ja-JP"/>
        </w:rPr>
        <w:t>The UE shall:</w:t>
      </w:r>
    </w:p>
    <w:p w14:paraId="715C59D0" w14:textId="77777777" w:rsidR="009D5386" w:rsidRPr="009D5386" w:rsidRDefault="009D5386" w:rsidP="009D5386">
      <w:pPr>
        <w:spacing w:after="180"/>
        <w:ind w:left="568" w:hanging="284"/>
        <w:jc w:val="left"/>
        <w:rPr>
          <w:rFonts w:ascii="Times New Roman" w:hAnsi="Times New Roman"/>
          <w:lang w:eastAsia="ja-JP"/>
        </w:rPr>
      </w:pPr>
      <w:r w:rsidRPr="009D5386">
        <w:rPr>
          <w:rFonts w:ascii="Times New Roman" w:hAnsi="Times New Roman"/>
          <w:lang w:eastAsia="ja-JP"/>
        </w:rPr>
        <w:t>1&gt;</w:t>
      </w:r>
      <w:r w:rsidRPr="009D5386">
        <w:rPr>
          <w:rFonts w:ascii="Times New Roman" w:hAnsi="Times New Roman"/>
          <w:lang w:eastAsia="ja-JP"/>
        </w:rPr>
        <w:tab/>
        <w:t>if cell reselection occurs while T319 or T302 is running:</w:t>
      </w:r>
    </w:p>
    <w:p w14:paraId="7EEE7D64" w14:textId="77777777" w:rsidR="009D5386" w:rsidRPr="009D5386" w:rsidRDefault="009D5386" w:rsidP="009D5386">
      <w:pPr>
        <w:spacing w:after="180"/>
        <w:ind w:left="851" w:hanging="284"/>
        <w:jc w:val="left"/>
        <w:rPr>
          <w:rFonts w:ascii="Times New Roman" w:hAnsi="Times New Roman"/>
          <w:lang w:eastAsia="ja-JP"/>
        </w:rPr>
      </w:pPr>
      <w:r w:rsidRPr="009D5386">
        <w:rPr>
          <w:rFonts w:ascii="Times New Roman" w:hAnsi="Times New Roman"/>
          <w:lang w:eastAsia="ja-JP"/>
        </w:rPr>
        <w:t>2&gt;</w:t>
      </w:r>
      <w:r w:rsidRPr="009D5386">
        <w:rPr>
          <w:rFonts w:ascii="Times New Roman" w:hAnsi="Times New Roman"/>
          <w:lang w:eastAsia="ja-JP"/>
        </w:rPr>
        <w:tab/>
        <w:t xml:space="preserve">set the variable </w:t>
      </w:r>
      <w:r w:rsidRPr="009D5386">
        <w:rPr>
          <w:rFonts w:ascii="Times New Roman" w:hAnsi="Times New Roman"/>
          <w:i/>
          <w:lang w:eastAsia="ja-JP"/>
        </w:rPr>
        <w:t>pendingRnaUpdate</w:t>
      </w:r>
      <w:r w:rsidRPr="009D5386">
        <w:rPr>
          <w:rFonts w:ascii="Times New Roman" w:hAnsi="Times New Roman"/>
          <w:lang w:eastAsia="ja-JP"/>
        </w:rPr>
        <w:t xml:space="preserve"> to 'FALSE', if that is set to TRUE;</w:t>
      </w:r>
    </w:p>
    <w:p w14:paraId="49C77C79" w14:textId="526373DE" w:rsidR="009D5386" w:rsidRPr="001D0DD2" w:rsidRDefault="009D5386" w:rsidP="001D0DD2">
      <w:pPr>
        <w:spacing w:after="180"/>
        <w:ind w:left="851" w:hanging="284"/>
        <w:jc w:val="left"/>
        <w:rPr>
          <w:rFonts w:ascii="Times New Roman" w:hAnsi="Times New Roman"/>
          <w:lang w:eastAsia="ja-JP"/>
        </w:rPr>
      </w:pPr>
      <w:r w:rsidRPr="009D5386">
        <w:rPr>
          <w:rFonts w:ascii="Times New Roman" w:hAnsi="Times New Roman"/>
          <w:lang w:eastAsia="ja-JP"/>
        </w:rPr>
        <w:t>2&gt;</w:t>
      </w:r>
      <w:r w:rsidRPr="009D5386">
        <w:rPr>
          <w:rFonts w:ascii="Times New Roman" w:hAnsi="Times New Roman"/>
          <w:lang w:eastAsia="ja-JP"/>
        </w:rPr>
        <w:tab/>
        <w:t xml:space="preserve">perform the actions upon going to RRC_IDLE as specified in 5.3.11 with </w:t>
      </w:r>
      <w:r w:rsidRPr="009D5386">
        <w:rPr>
          <w:rFonts w:ascii="Times New Roman" w:hAnsi="Times New Roman"/>
          <w:highlight w:val="yellow"/>
          <w:lang w:eastAsia="ja-JP"/>
        </w:rPr>
        <w:t>release cause 'RRC Resume failure'.</w:t>
      </w:r>
    </w:p>
    <w:p w14:paraId="66B51519" w14:textId="3999510F" w:rsidR="009D5386" w:rsidRDefault="009D5386" w:rsidP="009D5386">
      <w:r>
        <w:t>***************************************************************************************************************************</w:t>
      </w:r>
    </w:p>
    <w:p w14:paraId="6E7BAFF3" w14:textId="4F2BCAB0" w:rsidR="009D5386" w:rsidRDefault="009D5386" w:rsidP="009D5386"/>
    <w:p w14:paraId="7D6CBE15" w14:textId="0598AEE5" w:rsidR="00B429CF" w:rsidRDefault="00B429CF" w:rsidP="00B429CF">
      <w:r>
        <w:t xml:space="preserve">Upon the reception of </w:t>
      </w:r>
      <w:r w:rsidR="00161C4F">
        <w:t xml:space="preserve">the </w:t>
      </w:r>
      <w:r>
        <w:t>‘RRC resume failure’</w:t>
      </w:r>
      <w:r w:rsidR="00161C4F">
        <w:t xml:space="preserve"> indication from the AS layer, </w:t>
      </w:r>
      <w:r>
        <w:t xml:space="preserve">NAS triggers a transition to 5GMM-IDLE and triggers NAS recovery: </w:t>
      </w:r>
    </w:p>
    <w:p w14:paraId="5B7CCD1F" w14:textId="77777777" w:rsidR="00B429CF" w:rsidRDefault="00B429CF" w:rsidP="00B429CF">
      <w:r>
        <w:t>***************************************************************************************************************************</w:t>
      </w:r>
    </w:p>
    <w:p w14:paraId="5B5BD1B3" w14:textId="77777777" w:rsidR="00B429CF" w:rsidRPr="00D54D47" w:rsidRDefault="00B429CF" w:rsidP="00B429CF">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The UE shall transition from 5GMM-CONNECTED mode with RRC inactive indication to 5GMM-IDLE mode over 3GPP access and initiate the registration procedure for </w:t>
      </w:r>
      <w:r w:rsidRPr="00D54D47">
        <w:rPr>
          <w:rFonts w:ascii="Times New Roman" w:eastAsia="SimSun" w:hAnsi="Times New Roman"/>
          <w:lang w:eastAsia="en-US"/>
        </w:rPr>
        <w:t>mobility and periodic registration update</w:t>
      </w:r>
      <w:r w:rsidRPr="00D54D47">
        <w:rPr>
          <w:rFonts w:ascii="Times New Roman" w:eastAsia="SimSun" w:hAnsi="Times New Roman"/>
          <w:noProof/>
          <w:lang w:val="en-US" w:eastAsia="en-US"/>
        </w:rPr>
        <w:t xml:space="preserve"> used for mobility (i.e. </w:t>
      </w:r>
      <w:r w:rsidRPr="00D54D47">
        <w:rPr>
          <w:rFonts w:ascii="Times New Roman" w:eastAsia="SimSun" w:hAnsi="Times New Roman"/>
          <w:lang w:eastAsia="en-US"/>
        </w:rPr>
        <w:t>the 5GS registration type IE set to "mobility registration updating" in the REGISTRATION REQUEST message</w:t>
      </w:r>
      <w:r w:rsidRPr="00D54D47">
        <w:rPr>
          <w:rFonts w:ascii="Times New Roman" w:eastAsia="SimSun" w:hAnsi="Times New Roman"/>
          <w:noProof/>
          <w:lang w:val="en-US" w:eastAsia="en-US"/>
        </w:rPr>
        <w:t xml:space="preserve">) for </w:t>
      </w:r>
      <w:r w:rsidRPr="00D54D47">
        <w:rPr>
          <w:rFonts w:ascii="Times New Roman" w:eastAsia="SimSun" w:hAnsi="Times New Roman"/>
          <w:lang w:eastAsia="en-US"/>
        </w:rPr>
        <w:t xml:space="preserve">NAS </w:t>
      </w:r>
      <w:r w:rsidRPr="00D54D47">
        <w:rPr>
          <w:rFonts w:ascii="Times New Roman" w:eastAsia="SimSun" w:hAnsi="Times New Roman" w:hint="eastAsia"/>
          <w:lang w:eastAsia="ja-JP"/>
        </w:rPr>
        <w:t>signalling connect</w:t>
      </w:r>
      <w:r w:rsidRPr="00D54D47">
        <w:rPr>
          <w:rFonts w:ascii="Times New Roman" w:eastAsia="SimSun" w:hAnsi="Times New Roman"/>
          <w:lang w:eastAsia="ja-JP"/>
        </w:rPr>
        <w:t>i</w:t>
      </w:r>
      <w:r w:rsidRPr="00D54D47">
        <w:rPr>
          <w:rFonts w:ascii="Times New Roman" w:eastAsia="SimSun" w:hAnsi="Times New Roman" w:hint="eastAsia"/>
          <w:lang w:eastAsia="ja-JP"/>
        </w:rPr>
        <w:t xml:space="preserve">on </w:t>
      </w:r>
      <w:r w:rsidRPr="00D54D47">
        <w:rPr>
          <w:rFonts w:ascii="Times New Roman" w:eastAsia="SimSun" w:hAnsi="Times New Roman"/>
          <w:lang w:eastAsia="en-US"/>
        </w:rPr>
        <w:t>recovery as specified in subclause 5.5.1.3.2,</w:t>
      </w:r>
      <w:r w:rsidRPr="00D54D47">
        <w:rPr>
          <w:rFonts w:ascii="Times New Roman" w:eastAsia="SimSun" w:hAnsi="Times New Roman"/>
          <w:noProof/>
          <w:lang w:val="en-US" w:eastAsia="en-US"/>
        </w:rPr>
        <w:t xml:space="preserve"> upon receiving from the lower layers:</w:t>
      </w:r>
    </w:p>
    <w:p w14:paraId="6C88A4F4" w14:textId="77777777" w:rsidR="00B429CF" w:rsidRPr="00D54D47" w:rsidRDefault="00B429CF" w:rsidP="00B429CF">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highlight w:val="yellow"/>
          <w:lang w:val="en-US" w:eastAsia="x-none"/>
        </w:rPr>
        <w:t>a)</w:t>
      </w:r>
      <w:r w:rsidRPr="00D54D47">
        <w:rPr>
          <w:rFonts w:ascii="Times New Roman" w:eastAsia="SimSun" w:hAnsi="Times New Roman"/>
          <w:noProof/>
          <w:highlight w:val="yellow"/>
          <w:lang w:val="en-US" w:eastAsia="x-none"/>
        </w:rPr>
        <w:tab/>
        <w:t>indication that the transition from RRC_INACTIVE state to RRC_CONNECTED state has failed; or</w:t>
      </w:r>
    </w:p>
    <w:p w14:paraId="512D182E" w14:textId="77777777" w:rsidR="00B429CF" w:rsidRPr="00D54D47" w:rsidRDefault="00B429CF" w:rsidP="00B429CF">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D54D47">
        <w:rPr>
          <w:rFonts w:ascii="Times New Roman" w:eastAsia="SimSun" w:hAnsi="Times New Roman"/>
          <w:noProof/>
          <w:lang w:val="en-US" w:eastAsia="x-none"/>
        </w:rPr>
        <w:t>b)</w:t>
      </w:r>
      <w:r w:rsidRPr="00D54D47">
        <w:rPr>
          <w:rFonts w:ascii="Times New Roman" w:eastAsia="SimSun" w:hAnsi="Times New Roman"/>
          <w:noProof/>
          <w:lang w:val="en-US" w:eastAsia="x-none"/>
        </w:rPr>
        <w:tab/>
        <w:t>fallback indication without resume request from NAS.</w:t>
      </w:r>
    </w:p>
    <w:p w14:paraId="3927B4F2" w14:textId="77777777" w:rsidR="00B429CF" w:rsidRDefault="00B429CF" w:rsidP="00B429CF">
      <w:r>
        <w:t>***************************************************************************************************************************</w:t>
      </w:r>
    </w:p>
    <w:p w14:paraId="31030176" w14:textId="5093F48F" w:rsidR="00B429CF" w:rsidRDefault="00DF4ACC" w:rsidP="004F6A06">
      <w:pPr>
        <w:jc w:val="center"/>
      </w:pPr>
      <w:r>
        <w:rPr>
          <w:noProof/>
        </w:rPr>
        <w:lastRenderedPageBreak/>
        <w:drawing>
          <wp:inline distT="0" distB="0" distL="0" distR="0" wp14:anchorId="267434FE" wp14:editId="121A219F">
            <wp:extent cx="6102576" cy="27444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09305" cy="2747496"/>
                    </a:xfrm>
                    <a:prstGeom prst="rect">
                      <a:avLst/>
                    </a:prstGeom>
                    <a:noFill/>
                  </pic:spPr>
                </pic:pic>
              </a:graphicData>
            </a:graphic>
          </wp:inline>
        </w:drawing>
      </w:r>
    </w:p>
    <w:p w14:paraId="02F84D54" w14:textId="0A5A36E0" w:rsidR="004F6A06" w:rsidRPr="00DF4ACC" w:rsidRDefault="004F6A06" w:rsidP="004F6A06">
      <w:pPr>
        <w:rPr>
          <w:b/>
          <w:u w:val="single"/>
        </w:rPr>
      </w:pPr>
      <w:r w:rsidRPr="00DF4ACC">
        <w:rPr>
          <w:b/>
          <w:u w:val="single"/>
        </w:rPr>
        <w:t xml:space="preserve">Scenario </w:t>
      </w:r>
      <w:r>
        <w:rPr>
          <w:b/>
          <w:u w:val="single"/>
        </w:rPr>
        <w:t>4</w:t>
      </w:r>
      <w:r w:rsidRPr="00DF4ACC">
        <w:rPr>
          <w:b/>
          <w:u w:val="single"/>
        </w:rPr>
        <w:t xml:space="preserve">: </w:t>
      </w:r>
      <w:r>
        <w:rPr>
          <w:b/>
          <w:u w:val="single"/>
        </w:rPr>
        <w:t xml:space="preserve">UE receives an </w:t>
      </w:r>
      <w:r w:rsidRPr="000E7016">
        <w:rPr>
          <w:b/>
          <w:i/>
          <w:u w:val="single"/>
        </w:rPr>
        <w:t>RRCReject</w:t>
      </w:r>
      <w:r>
        <w:rPr>
          <w:b/>
          <w:u w:val="single"/>
        </w:rPr>
        <w:t xml:space="preserve"> </w:t>
      </w:r>
      <w:r w:rsidR="000E7016">
        <w:rPr>
          <w:b/>
          <w:u w:val="single"/>
        </w:rPr>
        <w:t xml:space="preserve">(T302) </w:t>
      </w:r>
      <w:r>
        <w:rPr>
          <w:b/>
          <w:u w:val="single"/>
        </w:rPr>
        <w:t>or barring is applicable</w:t>
      </w:r>
      <w:r w:rsidR="000E7016">
        <w:rPr>
          <w:b/>
          <w:u w:val="single"/>
        </w:rPr>
        <w:t xml:space="preserve"> (T390)</w:t>
      </w:r>
    </w:p>
    <w:p w14:paraId="334C61F9" w14:textId="4C623F74" w:rsidR="004F6A06" w:rsidRDefault="004F6A06" w:rsidP="004F6A06">
      <w:r>
        <w:t xml:space="preserve">Upon receiving an </w:t>
      </w:r>
      <w:r w:rsidRPr="00C2622E">
        <w:rPr>
          <w:i/>
        </w:rPr>
        <w:t>RRC</w:t>
      </w:r>
      <w:r>
        <w:rPr>
          <w:i/>
        </w:rPr>
        <w:t xml:space="preserve">Reject </w:t>
      </w:r>
      <w:r>
        <w:t>message or if barring is applicable for the requested access category</w:t>
      </w:r>
      <w:r w:rsidR="000E7016">
        <w:t xml:space="preserve"> upon a NAS request to resume</w:t>
      </w:r>
      <w:r>
        <w:t xml:space="preserve">, the UE remains in </w:t>
      </w:r>
      <w:r w:rsidR="000E7016">
        <w:t xml:space="preserve">RRC_INACTIVE </w:t>
      </w:r>
      <w:r>
        <w:t xml:space="preserve">and indicates to upper layers barring related information. In the case of </w:t>
      </w:r>
      <w:r w:rsidRPr="000E7016">
        <w:rPr>
          <w:i/>
        </w:rPr>
        <w:t>RRCReject</w:t>
      </w:r>
      <w:r>
        <w:t>, that is shown below:</w:t>
      </w:r>
    </w:p>
    <w:p w14:paraId="77345248" w14:textId="77777777" w:rsidR="004F6A06" w:rsidRDefault="004F6A06" w:rsidP="004F6A06">
      <w:r>
        <w:t>***************************************************************************************************************************</w:t>
      </w:r>
    </w:p>
    <w:p w14:paraId="215DEC38" w14:textId="77777777" w:rsidR="004F6A06" w:rsidRPr="004F6A06" w:rsidRDefault="004F6A06" w:rsidP="004F6A06">
      <w:pPr>
        <w:keepNext/>
        <w:keepLines/>
        <w:spacing w:before="120" w:after="180"/>
        <w:jc w:val="left"/>
        <w:outlineLvl w:val="3"/>
        <w:rPr>
          <w:sz w:val="24"/>
          <w:lang w:eastAsia="ja-JP"/>
        </w:rPr>
      </w:pPr>
      <w:bookmarkStart w:id="8" w:name="_Toc525763220"/>
      <w:r w:rsidRPr="004F6A06">
        <w:rPr>
          <w:sz w:val="24"/>
          <w:lang w:eastAsia="ja-JP"/>
        </w:rPr>
        <w:t>5.3.15.2</w:t>
      </w:r>
      <w:r w:rsidRPr="004F6A06">
        <w:rPr>
          <w:sz w:val="24"/>
          <w:lang w:eastAsia="ja-JP"/>
        </w:rPr>
        <w:tab/>
        <w:t xml:space="preserve">Reception of the </w:t>
      </w:r>
      <w:r w:rsidRPr="004F6A06">
        <w:rPr>
          <w:i/>
          <w:sz w:val="24"/>
          <w:lang w:eastAsia="ja-JP"/>
        </w:rPr>
        <w:t>RRCReject</w:t>
      </w:r>
      <w:r w:rsidRPr="004F6A06">
        <w:rPr>
          <w:sz w:val="24"/>
          <w:lang w:eastAsia="ja-JP"/>
        </w:rPr>
        <w:t xml:space="preserve"> by the UE</w:t>
      </w:r>
      <w:bookmarkEnd w:id="8"/>
    </w:p>
    <w:p w14:paraId="2B3BE428" w14:textId="77777777" w:rsidR="004F6A06" w:rsidRPr="004F6A06" w:rsidRDefault="004F6A06" w:rsidP="004F6A06">
      <w:pPr>
        <w:spacing w:after="180"/>
        <w:jc w:val="left"/>
        <w:rPr>
          <w:rFonts w:ascii="Times New Roman" w:hAnsi="Times New Roman"/>
          <w:lang w:eastAsia="ja-JP"/>
        </w:rPr>
      </w:pPr>
      <w:r w:rsidRPr="004F6A06">
        <w:rPr>
          <w:rFonts w:ascii="Times New Roman" w:hAnsi="Times New Roman"/>
          <w:lang w:eastAsia="ja-JP"/>
        </w:rPr>
        <w:t>The UE shall:</w:t>
      </w:r>
    </w:p>
    <w:p w14:paraId="4523FFC4" w14:textId="145B6C0B" w:rsidR="004F6A06" w:rsidRPr="004F6A06" w:rsidRDefault="004F6A06" w:rsidP="004F6A06">
      <w:pPr>
        <w:spacing w:after="180"/>
        <w:ind w:left="568" w:hanging="284"/>
        <w:jc w:val="left"/>
        <w:rPr>
          <w:rFonts w:ascii="Times New Roman" w:hAnsi="Times New Roman"/>
          <w:lang w:eastAsia="ja-JP"/>
        </w:rPr>
      </w:pPr>
      <w:r>
        <w:rPr>
          <w:rFonts w:ascii="Times New Roman" w:hAnsi="Times New Roman"/>
          <w:lang w:eastAsia="ja-JP"/>
        </w:rPr>
        <w:t>…</w:t>
      </w:r>
    </w:p>
    <w:p w14:paraId="1117CD36" w14:textId="77777777" w:rsidR="004F6A06" w:rsidRPr="004F6A06" w:rsidRDefault="004F6A06" w:rsidP="004F6A06">
      <w:pPr>
        <w:spacing w:after="180"/>
        <w:ind w:left="568" w:hanging="284"/>
        <w:jc w:val="left"/>
        <w:rPr>
          <w:rFonts w:ascii="Times New Roman" w:hAnsi="Times New Roman"/>
          <w:lang w:eastAsia="ja-JP"/>
        </w:rPr>
      </w:pPr>
      <w:r w:rsidRPr="004F6A06">
        <w:rPr>
          <w:rFonts w:ascii="Times New Roman" w:hAnsi="Times New Roman"/>
          <w:lang w:eastAsia="ja-JP"/>
        </w:rPr>
        <w:t>1&gt;</w:t>
      </w:r>
      <w:r w:rsidRPr="004F6A06">
        <w:rPr>
          <w:rFonts w:ascii="Times New Roman" w:hAnsi="Times New Roman"/>
          <w:lang w:eastAsia="ja-JP"/>
        </w:rPr>
        <w:tab/>
        <w:t xml:space="preserve">if </w:t>
      </w:r>
      <w:r w:rsidRPr="004F6A06">
        <w:rPr>
          <w:rFonts w:ascii="Times New Roman" w:hAnsi="Times New Roman"/>
          <w:i/>
          <w:lang w:eastAsia="ja-JP"/>
        </w:rPr>
        <w:t>RRCReject</w:t>
      </w:r>
      <w:r w:rsidRPr="004F6A06">
        <w:rPr>
          <w:rFonts w:ascii="Times New Roman" w:hAnsi="Times New Roman"/>
          <w:lang w:eastAsia="ja-JP"/>
        </w:rPr>
        <w:t xml:space="preserve"> is received in response to a request from upper layers:</w:t>
      </w:r>
    </w:p>
    <w:p w14:paraId="59283D46" w14:textId="55B789AC" w:rsidR="004F6A06" w:rsidRDefault="004F6A06" w:rsidP="004F6A06">
      <w:pPr>
        <w:spacing w:after="180"/>
        <w:ind w:left="851" w:hanging="284"/>
        <w:jc w:val="left"/>
        <w:rPr>
          <w:rFonts w:ascii="Times New Roman" w:hAnsi="Times New Roman"/>
          <w:lang w:eastAsia="ja-JP"/>
        </w:rPr>
      </w:pPr>
      <w:r w:rsidRPr="000E7016">
        <w:rPr>
          <w:rFonts w:ascii="Times New Roman" w:hAnsi="Times New Roman"/>
          <w:highlight w:val="yellow"/>
          <w:lang w:eastAsia="ja-JP"/>
        </w:rPr>
        <w:t>2&gt;</w:t>
      </w:r>
      <w:r w:rsidRPr="000E7016">
        <w:rPr>
          <w:rFonts w:ascii="Times New Roman" w:hAnsi="Times New Roman"/>
          <w:highlight w:val="yellow"/>
          <w:lang w:eastAsia="ja-JP"/>
        </w:rPr>
        <w:tab/>
        <w:t>inform the upper layer that access barring is applicable for all access categories except categories '0'</w:t>
      </w:r>
      <w:r w:rsidR="000E7016">
        <w:rPr>
          <w:rFonts w:ascii="Times New Roman" w:hAnsi="Times New Roman"/>
          <w:highlight w:val="yellow"/>
          <w:lang w:eastAsia="ja-JP"/>
        </w:rPr>
        <w:t xml:space="preserve"> </w:t>
      </w:r>
      <w:r w:rsidRPr="000E7016">
        <w:rPr>
          <w:rFonts w:ascii="Times New Roman" w:hAnsi="Times New Roman"/>
          <w:highlight w:val="yellow"/>
          <w:lang w:eastAsia="ja-JP"/>
        </w:rPr>
        <w:t>and '2';</w:t>
      </w:r>
    </w:p>
    <w:p w14:paraId="2330E50A" w14:textId="307129E7" w:rsidR="004F6A06" w:rsidRPr="004F6A06" w:rsidRDefault="004F6A06" w:rsidP="004F6A06">
      <w:pPr>
        <w:spacing w:after="180"/>
        <w:jc w:val="left"/>
        <w:rPr>
          <w:rFonts w:ascii="Times New Roman" w:hAnsi="Times New Roman"/>
          <w:lang w:eastAsia="ja-JP"/>
        </w:rPr>
      </w:pPr>
      <w:r>
        <w:rPr>
          <w:rFonts w:ascii="Times New Roman" w:hAnsi="Times New Roman"/>
          <w:lang w:eastAsia="ja-JP"/>
        </w:rPr>
        <w:t>…</w:t>
      </w:r>
    </w:p>
    <w:p w14:paraId="03DFDEF1" w14:textId="00615B1D" w:rsidR="004F6A06" w:rsidRPr="004F6A06" w:rsidRDefault="004F6A06" w:rsidP="004F6A06">
      <w:pPr>
        <w:spacing w:after="180"/>
        <w:jc w:val="left"/>
        <w:rPr>
          <w:rFonts w:ascii="Times New Roman" w:hAnsi="Times New Roman"/>
          <w:lang w:eastAsia="ja-JP"/>
        </w:rPr>
      </w:pPr>
      <w:r w:rsidRPr="004F6A06">
        <w:rPr>
          <w:rFonts w:ascii="Times New Roman" w:hAnsi="Times New Roman"/>
          <w:lang w:eastAsia="ja-JP"/>
        </w:rPr>
        <w:t>The RRC_INACTIVE UE shall continue to monitor paging while the timer T302 is running.</w:t>
      </w:r>
    </w:p>
    <w:p w14:paraId="766BB34F" w14:textId="77777777" w:rsidR="004F6A06" w:rsidRDefault="004F6A06" w:rsidP="004F6A06">
      <w:r>
        <w:t>***************************************************************************************************************************</w:t>
      </w:r>
    </w:p>
    <w:p w14:paraId="303B850B" w14:textId="02A91718" w:rsidR="004F6A06" w:rsidRDefault="00B905E8" w:rsidP="009D5386">
      <w:r>
        <w:t xml:space="preserve">In a parallel discussion related to this case we discuss whether </w:t>
      </w:r>
      <w:r w:rsidR="004F6A06">
        <w:t xml:space="preserve">AS should inform NAS that this was a resume failure, as the intended behaviour is that the procedure should be made pending on NAS level (with an additional attempt upon barring alleviation) and there should not be any 5GMM </w:t>
      </w:r>
      <w:r w:rsidR="000E7016">
        <w:t xml:space="preserve">nor </w:t>
      </w:r>
      <w:r w:rsidR="004F6A06">
        <w:t>RRC state transitions.</w:t>
      </w:r>
    </w:p>
    <w:p w14:paraId="4034F0CA" w14:textId="09FD0C9E" w:rsidR="009D5386" w:rsidRDefault="004F6A06" w:rsidP="00FA56F1">
      <w:pPr>
        <w:jc w:val="center"/>
      </w:pPr>
      <w:r>
        <w:rPr>
          <w:noProof/>
        </w:rPr>
        <w:drawing>
          <wp:inline distT="0" distB="0" distL="0" distR="0" wp14:anchorId="0872819B" wp14:editId="035722DB">
            <wp:extent cx="6075428" cy="2206890"/>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7281" cy="2214828"/>
                    </a:xfrm>
                    <a:prstGeom prst="rect">
                      <a:avLst/>
                    </a:prstGeom>
                    <a:noFill/>
                  </pic:spPr>
                </pic:pic>
              </a:graphicData>
            </a:graphic>
          </wp:inline>
        </w:drawing>
      </w:r>
    </w:p>
    <w:p w14:paraId="410F5436" w14:textId="77777777" w:rsidR="000E7016" w:rsidRDefault="000E7016" w:rsidP="004F6A06"/>
    <w:p w14:paraId="69D066D6" w14:textId="7D8CCEA8" w:rsidR="004F6A06" w:rsidRDefault="004F6A06" w:rsidP="004F6A06">
      <w:r>
        <w:lastRenderedPageBreak/>
        <w:t>One common aspect in all these different procedures concerning the AS/NAS interaction is that for every NAS request to AS</w:t>
      </w:r>
      <w:r w:rsidR="000E7016">
        <w:t xml:space="preserve"> to resume a connection of an RRC_INACTIVE / 5GMM-CONNECTED with inactive indication, </w:t>
      </w:r>
      <w:r>
        <w:t>there is an AS response that leads to actions on NAS level</w:t>
      </w:r>
      <w:r w:rsidR="0081657E">
        <w:t xml:space="preserve"> e.g. 5GMM state transition, consideration of a given request as pending, and/or triggering of a NAS recovery procedure.</w:t>
      </w:r>
    </w:p>
    <w:p w14:paraId="0CCB2ED5" w14:textId="77777777" w:rsidR="004F6A06" w:rsidRDefault="004F6A06" w:rsidP="009D5386"/>
    <w:p w14:paraId="54BB2FAF" w14:textId="0BC894EE" w:rsidR="0081657E" w:rsidRDefault="0081657E" w:rsidP="0081657E">
      <w:pPr>
        <w:pStyle w:val="Observation"/>
      </w:pPr>
      <w:r>
        <w:t>F</w:t>
      </w:r>
      <w:r w:rsidRPr="0081657E">
        <w:t>or every NAS request to AS</w:t>
      </w:r>
      <w:r w:rsidR="000E7016">
        <w:t xml:space="preserve"> to resume a connection</w:t>
      </w:r>
      <w:r w:rsidRPr="0081657E">
        <w:t>, there is an AS response that leads to certain actions on NAS level e.g. 5GMM state transition, consideration of a given request as pending, and/or triggering of a NAS recovery procedure.</w:t>
      </w:r>
    </w:p>
    <w:p w14:paraId="241871C4" w14:textId="0E607E64" w:rsidR="00187269" w:rsidRDefault="00187269" w:rsidP="009D5386"/>
    <w:p w14:paraId="1805FCA2" w14:textId="3B581DC6" w:rsidR="004F6A06" w:rsidRPr="004F506B" w:rsidRDefault="004F6A06" w:rsidP="004F6A06">
      <w:pPr>
        <w:pStyle w:val="Heading2"/>
      </w:pPr>
      <w:r>
        <w:t>AS/NAS interactions in 2-step release with redirect</w:t>
      </w:r>
    </w:p>
    <w:p w14:paraId="704DF620" w14:textId="5E926C94" w:rsidR="00F0474A" w:rsidRDefault="00950663" w:rsidP="00950663">
      <w:r>
        <w:t>Before we try to model the AS/NAS interaction it is important to agree on the intended behaviour in the case of 2-step resume followed by release with redirect</w:t>
      </w:r>
      <w:r w:rsidR="00D17C1F">
        <w:t>, especially in the case of a NAS request.</w:t>
      </w:r>
    </w:p>
    <w:p w14:paraId="766FB3A6" w14:textId="311D1288" w:rsidR="00950663" w:rsidRDefault="00F0474A" w:rsidP="00950663">
      <w:r>
        <w:t>In the case the network redirects the UE and suspends it to RRC_INACTIVE (</w:t>
      </w:r>
      <w:proofErr w:type="spellStart"/>
      <w:r w:rsidRPr="00F0474A">
        <w:rPr>
          <w:i/>
        </w:rPr>
        <w:t>RRCRelease</w:t>
      </w:r>
      <w:proofErr w:type="spellEnd"/>
      <w:r>
        <w:t xml:space="preserve"> with </w:t>
      </w:r>
      <w:proofErr w:type="spellStart"/>
      <w:r w:rsidRPr="00F0474A">
        <w:rPr>
          <w:i/>
        </w:rPr>
        <w:t>redirectedCarrierInfo</w:t>
      </w:r>
      <w:proofErr w:type="spellEnd"/>
      <w:r w:rsidRPr="00F0474A">
        <w:rPr>
          <w:i/>
        </w:rPr>
        <w:t xml:space="preserve"> </w:t>
      </w:r>
      <w:r w:rsidRPr="00F0474A">
        <w:t>and</w:t>
      </w:r>
      <w:r>
        <w:rPr>
          <w:i/>
        </w:rPr>
        <w:t xml:space="preserve"> </w:t>
      </w:r>
      <w:proofErr w:type="spellStart"/>
      <w:r w:rsidRPr="00F0474A">
        <w:rPr>
          <w:i/>
        </w:rPr>
        <w:t>suspendConfig</w:t>
      </w:r>
      <w:proofErr w:type="spellEnd"/>
      <w:r>
        <w:t xml:space="preserve">), the UE </w:t>
      </w:r>
      <w:r w:rsidR="00950663">
        <w:t xml:space="preserve">should remain in RRC_INACTIVE and not perform any transition on 5GMM level. Then, the </w:t>
      </w:r>
      <w:r>
        <w:t xml:space="preserve">requested NAS </w:t>
      </w:r>
      <w:r w:rsidR="00950663">
        <w:t>procedure should be triggered again in the selected cell after the redirection</w:t>
      </w:r>
      <w:r>
        <w:t>.</w:t>
      </w:r>
    </w:p>
    <w:p w14:paraId="7EA53AD7" w14:textId="3779BA73" w:rsidR="00950663" w:rsidRDefault="00950663" w:rsidP="00950663">
      <w:pPr>
        <w:pStyle w:val="Observation"/>
      </w:pPr>
      <w:r>
        <w:t xml:space="preserve">If in 2-steps UE receives an </w:t>
      </w:r>
      <w:r w:rsidRPr="00950663">
        <w:rPr>
          <w:i/>
        </w:rPr>
        <w:t>RRCRelease</w:t>
      </w:r>
      <w:r>
        <w:t xml:space="preserve"> with </w:t>
      </w:r>
      <w:r w:rsidRPr="00950663">
        <w:rPr>
          <w:i/>
        </w:rPr>
        <w:t>suspendConfig</w:t>
      </w:r>
      <w:r>
        <w:t>, UE remains in RRC_INACTIVE and NAS request becomes pending. That request is initiated once UE performs cell selection after redirection.</w:t>
      </w:r>
    </w:p>
    <w:p w14:paraId="19F24747" w14:textId="0A07B313" w:rsidR="00950663" w:rsidRDefault="00950663" w:rsidP="00950663"/>
    <w:p w14:paraId="319C6DF5" w14:textId="0070A2D6" w:rsidR="00F0474A" w:rsidRDefault="00F0474A" w:rsidP="00950663">
      <w:r>
        <w:t>In the case the network redirects the UE and releases it to RRC_IDLE (</w:t>
      </w:r>
      <w:proofErr w:type="spellStart"/>
      <w:r w:rsidRPr="00F0474A">
        <w:rPr>
          <w:i/>
        </w:rPr>
        <w:t>RRCRelease</w:t>
      </w:r>
      <w:proofErr w:type="spellEnd"/>
      <w:r>
        <w:t xml:space="preserve"> with </w:t>
      </w:r>
      <w:proofErr w:type="spellStart"/>
      <w:r w:rsidRPr="00F0474A">
        <w:rPr>
          <w:i/>
        </w:rPr>
        <w:t>redirectedCarrierInfo</w:t>
      </w:r>
      <w:proofErr w:type="spellEnd"/>
      <w:r w:rsidRPr="00F0474A">
        <w:rPr>
          <w:i/>
        </w:rPr>
        <w:t xml:space="preserve"> </w:t>
      </w:r>
      <w:r w:rsidRPr="00F0474A">
        <w:t>and</w:t>
      </w:r>
      <w:r>
        <w:t xml:space="preserve"> without </w:t>
      </w:r>
      <w:proofErr w:type="spellStart"/>
      <w:r w:rsidRPr="00F0474A">
        <w:rPr>
          <w:i/>
        </w:rPr>
        <w:t>suspendConfig</w:t>
      </w:r>
      <w:proofErr w:type="spellEnd"/>
      <w:r>
        <w:t>), the UE should transition to RRC_IDLE and, on NAS level, from 5GMM-CONNECTED with inactive indication to 5GMM-IDLE. Then, as in the previous case, the requested NAS procedure should in principle be triggered again in the selected cell after the redirection (not a resume request).</w:t>
      </w:r>
    </w:p>
    <w:p w14:paraId="646D8A16" w14:textId="47B2F070" w:rsidR="00950663" w:rsidRDefault="00950663" w:rsidP="00950663">
      <w:pPr>
        <w:pStyle w:val="Observation"/>
      </w:pPr>
      <w:r>
        <w:t xml:space="preserve">If in 2-steps UE receives an </w:t>
      </w:r>
      <w:r w:rsidRPr="00950663">
        <w:rPr>
          <w:i/>
        </w:rPr>
        <w:t>RRCRelease</w:t>
      </w:r>
      <w:r>
        <w:t xml:space="preserve"> without </w:t>
      </w:r>
      <w:r w:rsidRPr="00950663">
        <w:rPr>
          <w:i/>
        </w:rPr>
        <w:t>suspendConfig</w:t>
      </w:r>
      <w:r>
        <w:t>, UE transitions from RRC_INACTIVE to RRC_IDLE, 5GMM-CONNECTED inactive to 5GMM-DILE and NAS request becomes pending. That request is initiated once UE performs cell selection after redirection.</w:t>
      </w:r>
    </w:p>
    <w:p w14:paraId="40840F4E" w14:textId="77777777" w:rsidR="00950663" w:rsidRDefault="00950663" w:rsidP="00C2622E"/>
    <w:p w14:paraId="2F96732E" w14:textId="3C2D03FD" w:rsidR="00F0474A" w:rsidRDefault="004F6A06" w:rsidP="00C2622E">
      <w:r>
        <w:t>In the 2-step release and redirect, the potential issue is that NAS requests AS to resume the connection, and, the response</w:t>
      </w:r>
      <w:r w:rsidR="0081657E">
        <w:t xml:space="preserve"> would be that the connection is either suspend or released</w:t>
      </w:r>
      <w:r w:rsidR="00B11786">
        <w:t>.</w:t>
      </w:r>
    </w:p>
    <w:p w14:paraId="39A188BC" w14:textId="77777777" w:rsidR="00B11786" w:rsidRDefault="00B11786" w:rsidP="00B11786">
      <w:pPr>
        <w:rPr>
          <w:u w:val="single"/>
        </w:rPr>
      </w:pPr>
    </w:p>
    <w:p w14:paraId="3B40A1F3" w14:textId="23777A74" w:rsidR="00B11786" w:rsidRPr="00B11786" w:rsidRDefault="00B11786" w:rsidP="00B11786">
      <w:pPr>
        <w:rPr>
          <w:u w:val="single"/>
        </w:rPr>
      </w:pPr>
      <w:r w:rsidRPr="00B11786">
        <w:rPr>
          <w:u w:val="single"/>
        </w:rPr>
        <w:t xml:space="preserve">NAS request to Resume followed by a Release and Redirect to Idle </w:t>
      </w:r>
    </w:p>
    <w:p w14:paraId="64F41092" w14:textId="2F3FBCF4" w:rsidR="00B11786" w:rsidRDefault="00B11786" w:rsidP="00B11786">
      <w:r>
        <w:t>In the case the connection is released, AS indicates a transition to RRC_IDLE and a 5G-MM transition is triggered, as shown below:</w:t>
      </w:r>
    </w:p>
    <w:p w14:paraId="60A7F46E" w14:textId="77777777" w:rsidR="00B11786" w:rsidRDefault="00B11786" w:rsidP="00B11786">
      <w:r>
        <w:t>***************************************************************************************************************************</w:t>
      </w:r>
    </w:p>
    <w:p w14:paraId="26590AE3" w14:textId="77777777" w:rsidR="00B11786" w:rsidRPr="00BE2E43" w:rsidRDefault="00B11786" w:rsidP="00B11786">
      <w:pPr>
        <w:overflowPunct/>
        <w:autoSpaceDE/>
        <w:autoSpaceDN/>
        <w:adjustRightInd/>
        <w:spacing w:after="180"/>
        <w:jc w:val="left"/>
        <w:textAlignment w:val="auto"/>
        <w:rPr>
          <w:rFonts w:ascii="Times New Roman" w:eastAsia="SimSun" w:hAnsi="Times New Roman"/>
          <w:noProof/>
          <w:lang w:val="en-US" w:eastAsia="en-US"/>
        </w:rPr>
      </w:pPr>
      <w:r w:rsidRPr="00BE2E43">
        <w:rPr>
          <w:rFonts w:ascii="Times New Roman" w:eastAsia="SimSun" w:hAnsi="Times New Roman"/>
          <w:noProof/>
          <w:lang w:val="en-US" w:eastAsia="en-US"/>
        </w:rPr>
        <w:t>The UE shall transition from 5GMM-CONNECTED mode with RRC inactive indication to 5GMM-IDLE mode over 3GPP access upon receiving from the lower layers:</w:t>
      </w:r>
    </w:p>
    <w:p w14:paraId="410361A9" w14:textId="77777777" w:rsidR="00B11786" w:rsidRPr="00BE2E43" w:rsidRDefault="00B11786" w:rsidP="00B117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BE2E43">
        <w:rPr>
          <w:rFonts w:ascii="Times New Roman" w:eastAsia="SimSun" w:hAnsi="Times New Roman"/>
          <w:noProof/>
          <w:lang w:val="en-US" w:eastAsia="x-none"/>
        </w:rPr>
        <w:t>a)</w:t>
      </w:r>
      <w:r w:rsidRPr="00BE2E43">
        <w:rPr>
          <w:rFonts w:ascii="Times New Roman" w:eastAsia="SimSun" w:hAnsi="Times New Roman"/>
          <w:noProof/>
          <w:lang w:val="en-US" w:eastAsia="x-none"/>
        </w:rPr>
        <w:tab/>
        <w:t>indication of transition from RRC_INACTIVE state to RRC_IDLE state;</w:t>
      </w:r>
    </w:p>
    <w:p w14:paraId="39C656E7" w14:textId="77777777" w:rsidR="00B11786" w:rsidRPr="00BE2E43" w:rsidRDefault="00B11786" w:rsidP="00B117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BE2E43">
        <w:rPr>
          <w:rFonts w:ascii="Times New Roman" w:eastAsia="SimSun" w:hAnsi="Times New Roman"/>
          <w:noProof/>
          <w:lang w:val="en-US" w:eastAsia="x-none"/>
        </w:rPr>
        <w:t>b)</w:t>
      </w:r>
      <w:r w:rsidRPr="00BE2E43">
        <w:rPr>
          <w:rFonts w:ascii="Times New Roman" w:eastAsia="SimSun" w:hAnsi="Times New Roman"/>
          <w:noProof/>
          <w:lang w:val="en-US" w:eastAsia="x-none"/>
        </w:rPr>
        <w:tab/>
        <w:t>AMF paging indication; or</w:t>
      </w:r>
    </w:p>
    <w:p w14:paraId="0900B2D7" w14:textId="77777777" w:rsidR="00B11786" w:rsidRPr="004C5441" w:rsidRDefault="00B11786" w:rsidP="00B11786">
      <w:pPr>
        <w:overflowPunct/>
        <w:autoSpaceDE/>
        <w:autoSpaceDN/>
        <w:adjustRightInd/>
        <w:spacing w:after="180"/>
        <w:ind w:left="568" w:hanging="284"/>
        <w:jc w:val="left"/>
        <w:textAlignment w:val="auto"/>
        <w:rPr>
          <w:rFonts w:ascii="Times New Roman" w:eastAsia="SimSun" w:hAnsi="Times New Roman"/>
          <w:noProof/>
          <w:lang w:val="en-US" w:eastAsia="x-none"/>
        </w:rPr>
      </w:pPr>
      <w:r w:rsidRPr="00BE2E43">
        <w:rPr>
          <w:rFonts w:ascii="Times New Roman" w:eastAsia="SimSun" w:hAnsi="Times New Roman"/>
          <w:noProof/>
          <w:lang w:val="en-US" w:eastAsia="x-none"/>
        </w:rPr>
        <w:t>c)</w:t>
      </w:r>
      <w:r w:rsidRPr="00BE2E43">
        <w:rPr>
          <w:rFonts w:ascii="Times New Roman" w:eastAsia="SimSun" w:hAnsi="Times New Roman"/>
          <w:noProof/>
          <w:lang w:val="en-US" w:eastAsia="x-none"/>
        </w:rPr>
        <w:tab/>
        <w:t>indication of cell selection to E-UTRAN or another RAT that the UE supports.</w:t>
      </w:r>
    </w:p>
    <w:p w14:paraId="7AD98A30" w14:textId="77777777" w:rsidR="00B11786" w:rsidRDefault="00B11786" w:rsidP="00B11786">
      <w:r>
        <w:t>***************************************************************************************************************************</w:t>
      </w:r>
    </w:p>
    <w:p w14:paraId="159D4932" w14:textId="17A7FEED" w:rsidR="00B11786" w:rsidRDefault="00B11786" w:rsidP="00B11786">
      <w:r>
        <w:t>The indication of an RRC_INACTIVE to RRC_IDLE transition is expected by NAS, as shown above. However, NAS does not model any further action according to the intended behaviour e.g. the triggering of the pending request after cell selection.</w:t>
      </w:r>
    </w:p>
    <w:p w14:paraId="3FA4C8EC" w14:textId="44A68DAE" w:rsidR="00B11786" w:rsidRDefault="00B11786" w:rsidP="00B11786">
      <w:pPr>
        <w:pStyle w:val="Observation"/>
      </w:pPr>
      <w:r w:rsidRPr="00B11786">
        <w:t xml:space="preserve">NAS does not model any further </w:t>
      </w:r>
      <w:r>
        <w:t xml:space="preserve">action upon cell selection after the Release to RRC_IDLE and redirection in two steps </w:t>
      </w:r>
      <w:r w:rsidRPr="00B11786">
        <w:t>e.g. the triggering of the pending request</w:t>
      </w:r>
      <w:r>
        <w:t>.</w:t>
      </w:r>
    </w:p>
    <w:p w14:paraId="05A656A0" w14:textId="77777777" w:rsidR="00B11786" w:rsidRDefault="00B11786" w:rsidP="00B11786">
      <w:pPr>
        <w:rPr>
          <w:u w:val="single"/>
        </w:rPr>
      </w:pPr>
    </w:p>
    <w:p w14:paraId="10442B50" w14:textId="65F51152" w:rsidR="00B11786" w:rsidRPr="00B11786" w:rsidRDefault="00B11786" w:rsidP="00B11786">
      <w:pPr>
        <w:rPr>
          <w:u w:val="single"/>
        </w:rPr>
      </w:pPr>
      <w:r w:rsidRPr="00B11786">
        <w:rPr>
          <w:u w:val="single"/>
        </w:rPr>
        <w:t xml:space="preserve">NAS request to Resume followed by a Release and Redirect to </w:t>
      </w:r>
      <w:r>
        <w:rPr>
          <w:u w:val="single"/>
        </w:rPr>
        <w:t>Inactive</w:t>
      </w:r>
    </w:p>
    <w:p w14:paraId="677F7CDE" w14:textId="7FD54248" w:rsidR="00B11786" w:rsidRDefault="00B11786" w:rsidP="00C2622E">
      <w:r>
        <w:t>In the case the connection is suspend</w:t>
      </w:r>
      <w:r w:rsidR="0083203C">
        <w:t>ed</w:t>
      </w:r>
      <w:r>
        <w:t xml:space="preserve"> back, AS indicates the suspension transition to RRC_IDLE, as shown below:</w:t>
      </w:r>
    </w:p>
    <w:p w14:paraId="7D2146F1" w14:textId="4DD2D73E" w:rsidR="0081657E" w:rsidRDefault="0081657E" w:rsidP="0081657E">
      <w:r>
        <w:t>***************************************************************************************************************************</w:t>
      </w:r>
    </w:p>
    <w:p w14:paraId="20C993AB" w14:textId="77777777" w:rsidR="0081657E" w:rsidRPr="0081657E" w:rsidRDefault="0081657E" w:rsidP="0081657E">
      <w:pPr>
        <w:keepNext/>
        <w:keepLines/>
        <w:spacing w:before="120" w:after="180"/>
        <w:jc w:val="left"/>
        <w:outlineLvl w:val="3"/>
        <w:rPr>
          <w:sz w:val="24"/>
          <w:lang w:eastAsia="ja-JP"/>
        </w:rPr>
      </w:pPr>
      <w:bookmarkStart w:id="9" w:name="_Toc525763189"/>
      <w:r w:rsidRPr="0081657E">
        <w:rPr>
          <w:sz w:val="24"/>
          <w:lang w:eastAsia="ja-JP"/>
        </w:rPr>
        <w:t>5.3.8.3</w:t>
      </w:r>
      <w:r w:rsidRPr="0081657E">
        <w:rPr>
          <w:sz w:val="24"/>
          <w:lang w:eastAsia="ja-JP"/>
        </w:rPr>
        <w:tab/>
        <w:t xml:space="preserve">Reception of the </w:t>
      </w:r>
      <w:r w:rsidRPr="0081657E">
        <w:rPr>
          <w:i/>
          <w:sz w:val="24"/>
          <w:lang w:eastAsia="ja-JP"/>
        </w:rPr>
        <w:t>RRCRelease</w:t>
      </w:r>
      <w:r w:rsidRPr="0081657E">
        <w:rPr>
          <w:sz w:val="24"/>
          <w:lang w:eastAsia="ja-JP"/>
        </w:rPr>
        <w:t xml:space="preserve"> by the UE</w:t>
      </w:r>
      <w:bookmarkEnd w:id="9"/>
    </w:p>
    <w:p w14:paraId="7032B8F2" w14:textId="77777777" w:rsidR="0081657E" w:rsidRPr="0081657E" w:rsidRDefault="0081657E" w:rsidP="0081657E">
      <w:pPr>
        <w:spacing w:after="180"/>
        <w:jc w:val="left"/>
        <w:rPr>
          <w:rFonts w:ascii="Times New Roman" w:hAnsi="Times New Roman"/>
          <w:lang w:eastAsia="ja-JP"/>
        </w:rPr>
      </w:pPr>
      <w:r w:rsidRPr="0081657E">
        <w:rPr>
          <w:rFonts w:ascii="Times New Roman" w:hAnsi="Times New Roman"/>
          <w:lang w:eastAsia="ja-JP"/>
        </w:rPr>
        <w:t>The UE shall:</w:t>
      </w:r>
    </w:p>
    <w:p w14:paraId="7D86E450" w14:textId="5602994C" w:rsidR="0081657E" w:rsidRPr="0081657E" w:rsidRDefault="0081657E" w:rsidP="0081657E">
      <w:pPr>
        <w:spacing w:after="180"/>
        <w:ind w:left="851" w:hanging="284"/>
        <w:jc w:val="left"/>
        <w:rPr>
          <w:rFonts w:ascii="Times New Roman" w:hAnsi="Times New Roman"/>
          <w:lang w:eastAsia="ja-JP"/>
        </w:rPr>
      </w:pPr>
      <w:r>
        <w:rPr>
          <w:rFonts w:ascii="Times New Roman" w:hAnsi="Times New Roman"/>
          <w:lang w:eastAsia="ja-JP"/>
        </w:rPr>
        <w:t>. . .</w:t>
      </w:r>
    </w:p>
    <w:p w14:paraId="3AF1C700" w14:textId="77777777" w:rsidR="0081657E" w:rsidRPr="0081657E" w:rsidRDefault="0081657E" w:rsidP="0081657E">
      <w:pPr>
        <w:spacing w:after="180"/>
        <w:ind w:left="568" w:hanging="284"/>
        <w:jc w:val="left"/>
        <w:rPr>
          <w:rFonts w:ascii="Times New Roman" w:hAnsi="Times New Roman"/>
          <w:lang w:eastAsia="ja-JP"/>
        </w:rPr>
      </w:pPr>
      <w:r w:rsidRPr="0081657E">
        <w:rPr>
          <w:rFonts w:ascii="Times New Roman" w:hAnsi="Times New Roman"/>
          <w:lang w:eastAsia="ja-JP"/>
        </w:rPr>
        <w:t>1&gt;</w:t>
      </w:r>
      <w:r w:rsidRPr="0081657E">
        <w:rPr>
          <w:rFonts w:ascii="Times New Roman" w:hAnsi="Times New Roman"/>
          <w:lang w:eastAsia="ja-JP"/>
        </w:rPr>
        <w:tab/>
        <w:t xml:space="preserve">if the </w:t>
      </w:r>
      <w:r w:rsidRPr="0081657E">
        <w:rPr>
          <w:rFonts w:ascii="Times New Roman" w:hAnsi="Times New Roman"/>
          <w:i/>
          <w:lang w:eastAsia="ja-JP"/>
        </w:rPr>
        <w:t>RRCRelease</w:t>
      </w:r>
      <w:r w:rsidRPr="0081657E">
        <w:rPr>
          <w:rFonts w:ascii="Times New Roman" w:hAnsi="Times New Roman"/>
          <w:lang w:eastAsia="ja-JP"/>
        </w:rPr>
        <w:t xml:space="preserve"> includes </w:t>
      </w:r>
      <w:r w:rsidRPr="0081657E">
        <w:rPr>
          <w:rFonts w:ascii="Times New Roman" w:hAnsi="Times New Roman"/>
          <w:i/>
          <w:lang w:eastAsia="ja-JP"/>
        </w:rPr>
        <w:t>suspendConfig</w:t>
      </w:r>
      <w:r w:rsidRPr="0081657E">
        <w:rPr>
          <w:rFonts w:ascii="Times New Roman" w:hAnsi="Times New Roman"/>
          <w:lang w:eastAsia="ja-JP"/>
        </w:rPr>
        <w:t>:</w:t>
      </w:r>
    </w:p>
    <w:p w14:paraId="2E019A72" w14:textId="110DA7B0" w:rsidR="0081657E" w:rsidRPr="0081657E" w:rsidRDefault="0081657E" w:rsidP="0081657E">
      <w:pPr>
        <w:spacing w:after="180"/>
        <w:ind w:left="1135" w:hanging="284"/>
        <w:jc w:val="left"/>
        <w:rPr>
          <w:rFonts w:ascii="Times New Roman" w:hAnsi="Times New Roman"/>
          <w:lang w:eastAsia="ja-JP"/>
        </w:rPr>
      </w:pPr>
      <w:r>
        <w:rPr>
          <w:rFonts w:ascii="Times New Roman" w:hAnsi="Times New Roman"/>
          <w:lang w:eastAsia="ja-JP"/>
        </w:rPr>
        <w:t>. . .</w:t>
      </w:r>
    </w:p>
    <w:p w14:paraId="0E8EE12E" w14:textId="77777777" w:rsidR="0081657E" w:rsidRPr="0081657E" w:rsidRDefault="0081657E" w:rsidP="0081657E">
      <w:pPr>
        <w:spacing w:after="180"/>
        <w:ind w:left="851" w:hanging="284"/>
        <w:jc w:val="left"/>
        <w:rPr>
          <w:rFonts w:ascii="Times New Roman" w:hAnsi="Times New Roman"/>
          <w:lang w:eastAsia="ja-JP"/>
        </w:rPr>
      </w:pPr>
      <w:r w:rsidRPr="0081657E">
        <w:rPr>
          <w:rFonts w:ascii="Times New Roman" w:hAnsi="Times New Roman"/>
          <w:lang w:eastAsia="ja-JP"/>
        </w:rPr>
        <w:t>2&gt;</w:t>
      </w:r>
      <w:r w:rsidRPr="0081657E">
        <w:rPr>
          <w:rFonts w:ascii="Times New Roman" w:hAnsi="Times New Roman"/>
          <w:lang w:eastAsia="ja-JP"/>
        </w:rPr>
        <w:tab/>
        <w:t>suspend all SRB(s) and DRB(s), except SRB0;</w:t>
      </w:r>
    </w:p>
    <w:p w14:paraId="1A616C6B" w14:textId="77777777" w:rsidR="0081657E" w:rsidRPr="0081657E" w:rsidRDefault="0081657E" w:rsidP="0081657E">
      <w:pPr>
        <w:spacing w:after="180"/>
        <w:ind w:left="851" w:hanging="284"/>
        <w:jc w:val="left"/>
        <w:rPr>
          <w:rFonts w:ascii="Times New Roman" w:hAnsi="Times New Roman"/>
          <w:lang w:eastAsia="ja-JP"/>
        </w:rPr>
      </w:pPr>
      <w:r w:rsidRPr="0081657E">
        <w:rPr>
          <w:rFonts w:ascii="Times New Roman" w:hAnsi="Times New Roman"/>
          <w:lang w:eastAsia="ja-JP"/>
        </w:rPr>
        <w:t>2&gt;</w:t>
      </w:r>
      <w:r w:rsidRPr="0081657E">
        <w:rPr>
          <w:rFonts w:ascii="Times New Roman" w:hAnsi="Times New Roman"/>
          <w:lang w:eastAsia="ja-JP"/>
        </w:rPr>
        <w:tab/>
        <w:t>start timer T380, with the timer value set to</w:t>
      </w:r>
      <w:r w:rsidRPr="0081657E">
        <w:rPr>
          <w:rFonts w:ascii="Times New Roman" w:hAnsi="Times New Roman"/>
          <w:i/>
          <w:lang w:eastAsia="ja-JP"/>
        </w:rPr>
        <w:t xml:space="preserve"> t380</w:t>
      </w:r>
      <w:r w:rsidRPr="0081657E">
        <w:rPr>
          <w:rFonts w:ascii="Times New Roman" w:hAnsi="Times New Roman"/>
          <w:lang w:eastAsia="ja-JP"/>
        </w:rPr>
        <w:t>;</w:t>
      </w:r>
    </w:p>
    <w:p w14:paraId="2688FC05" w14:textId="77777777" w:rsidR="0081657E" w:rsidRPr="0081657E" w:rsidRDefault="0081657E" w:rsidP="0081657E">
      <w:pPr>
        <w:spacing w:after="180"/>
        <w:ind w:left="851" w:hanging="284"/>
        <w:jc w:val="left"/>
        <w:rPr>
          <w:rFonts w:ascii="Times New Roman" w:hAnsi="Times New Roman"/>
          <w:lang w:eastAsia="ja-JP"/>
        </w:rPr>
      </w:pPr>
      <w:r w:rsidRPr="0081657E">
        <w:rPr>
          <w:rFonts w:ascii="Times New Roman" w:hAnsi="Times New Roman"/>
          <w:highlight w:val="yellow"/>
          <w:lang w:eastAsia="ja-JP"/>
        </w:rPr>
        <w:t>2&gt;</w:t>
      </w:r>
      <w:r w:rsidRPr="0081657E">
        <w:rPr>
          <w:rFonts w:ascii="Times New Roman" w:hAnsi="Times New Roman"/>
          <w:highlight w:val="yellow"/>
          <w:lang w:eastAsia="ja-JP"/>
        </w:rPr>
        <w:tab/>
        <w:t>indicate the suspension of the RRC connection to upper layers;</w:t>
      </w:r>
    </w:p>
    <w:p w14:paraId="703919AA" w14:textId="77777777" w:rsidR="0081657E" w:rsidRPr="0081657E" w:rsidRDefault="0081657E" w:rsidP="0081657E">
      <w:pPr>
        <w:spacing w:after="180"/>
        <w:ind w:left="851" w:hanging="284"/>
        <w:jc w:val="left"/>
        <w:rPr>
          <w:rFonts w:ascii="Times New Roman" w:hAnsi="Times New Roman"/>
          <w:lang w:eastAsia="ja-JP"/>
        </w:rPr>
      </w:pPr>
      <w:r w:rsidRPr="0081657E">
        <w:rPr>
          <w:rFonts w:ascii="Times New Roman" w:hAnsi="Times New Roman"/>
          <w:lang w:eastAsia="ja-JP"/>
        </w:rPr>
        <w:t>2&gt;</w:t>
      </w:r>
      <w:r w:rsidRPr="0081657E">
        <w:rPr>
          <w:rFonts w:ascii="Times New Roman" w:hAnsi="Times New Roman"/>
          <w:lang w:eastAsia="ja-JP"/>
        </w:rPr>
        <w:tab/>
        <w:t>enter RRC_INACTIVE and perform procedures as specified in TS 38.304 [21]</w:t>
      </w:r>
    </w:p>
    <w:p w14:paraId="599A8465" w14:textId="77777777" w:rsidR="0081657E" w:rsidRPr="0081657E" w:rsidRDefault="0081657E" w:rsidP="0081657E">
      <w:pPr>
        <w:spacing w:after="180"/>
        <w:ind w:left="568" w:hanging="284"/>
        <w:jc w:val="left"/>
        <w:rPr>
          <w:rFonts w:ascii="Times New Roman" w:hAnsi="Times New Roman"/>
          <w:lang w:eastAsia="ja-JP"/>
        </w:rPr>
      </w:pPr>
      <w:r w:rsidRPr="0081657E">
        <w:rPr>
          <w:rFonts w:ascii="Times New Roman" w:hAnsi="Times New Roman"/>
          <w:lang w:eastAsia="ja-JP"/>
        </w:rPr>
        <w:t>1&gt;</w:t>
      </w:r>
      <w:r w:rsidRPr="0081657E">
        <w:rPr>
          <w:rFonts w:ascii="Times New Roman" w:hAnsi="Times New Roman"/>
          <w:lang w:eastAsia="ja-JP"/>
        </w:rPr>
        <w:tab/>
        <w:t>else</w:t>
      </w:r>
    </w:p>
    <w:p w14:paraId="17D5F76D" w14:textId="77777777" w:rsidR="0081657E" w:rsidRPr="0081657E" w:rsidRDefault="0081657E" w:rsidP="0081657E">
      <w:pPr>
        <w:spacing w:after="180"/>
        <w:ind w:left="851" w:hanging="284"/>
        <w:jc w:val="left"/>
        <w:rPr>
          <w:rFonts w:ascii="Times New Roman" w:hAnsi="Times New Roman"/>
          <w:lang w:eastAsia="ja-JP"/>
        </w:rPr>
      </w:pPr>
      <w:r w:rsidRPr="0081657E">
        <w:rPr>
          <w:rFonts w:ascii="Times New Roman" w:hAnsi="Times New Roman"/>
          <w:lang w:eastAsia="ja-JP"/>
        </w:rPr>
        <w:t>2&gt;</w:t>
      </w:r>
      <w:r w:rsidRPr="0081657E">
        <w:rPr>
          <w:rFonts w:ascii="Times New Roman" w:hAnsi="Times New Roman"/>
          <w:lang w:eastAsia="ja-JP"/>
        </w:rPr>
        <w:tab/>
        <w:t>perform the actions upon going to RRC_IDLE as specified in 5.3.11, with the release cause '</w:t>
      </w:r>
      <w:r w:rsidRPr="0081657E">
        <w:rPr>
          <w:rFonts w:ascii="Times New Roman" w:hAnsi="Times New Roman"/>
          <w:i/>
          <w:lang w:eastAsia="ja-JP"/>
        </w:rPr>
        <w:t>other'</w:t>
      </w:r>
      <w:r w:rsidRPr="0081657E">
        <w:rPr>
          <w:rFonts w:ascii="Times New Roman" w:hAnsi="Times New Roman"/>
          <w:lang w:eastAsia="ja-JP"/>
        </w:rPr>
        <w:t>.</w:t>
      </w:r>
    </w:p>
    <w:p w14:paraId="0681D72F" w14:textId="77777777" w:rsidR="0081657E" w:rsidRPr="0081657E" w:rsidRDefault="0081657E" w:rsidP="0081657E">
      <w:pPr>
        <w:keepLines/>
        <w:spacing w:after="180"/>
        <w:ind w:left="1135" w:hanging="851"/>
        <w:jc w:val="left"/>
        <w:rPr>
          <w:rFonts w:ascii="Times New Roman" w:hAnsi="Times New Roman"/>
          <w:color w:val="FF0000"/>
          <w:lang w:eastAsia="x-none"/>
        </w:rPr>
      </w:pPr>
      <w:r w:rsidRPr="0081657E">
        <w:rPr>
          <w:rFonts w:ascii="Times New Roman" w:hAnsi="Times New Roman"/>
          <w:color w:val="FF0000"/>
          <w:lang w:eastAsia="x-none"/>
        </w:rPr>
        <w:t>Editor's Note: FFS Whether there needs to be different release causes and actions associated.</w:t>
      </w:r>
    </w:p>
    <w:p w14:paraId="2C984296" w14:textId="44771F41" w:rsidR="0081657E" w:rsidRDefault="0081657E" w:rsidP="0081657E">
      <w:r>
        <w:t xml:space="preserve">. . . </w:t>
      </w:r>
    </w:p>
    <w:p w14:paraId="2BD11337" w14:textId="124B9C22" w:rsidR="00552A1A" w:rsidRDefault="0081657E" w:rsidP="00C2622E">
      <w:r>
        <w:t>***************************************************************************************************************************</w:t>
      </w:r>
    </w:p>
    <w:p w14:paraId="18CA778E" w14:textId="77777777" w:rsidR="00B11786" w:rsidRDefault="00B11786" w:rsidP="00C2622E"/>
    <w:p w14:paraId="784FD13F" w14:textId="515AD3A5" w:rsidR="00B11786" w:rsidRDefault="00B11786" w:rsidP="00C2622E">
      <w:r>
        <w:t>Differently from the previous case, according to the NAS specifications the upper layers do not expect an indication that the connection is suspended for a UE in 5MM-CONNECTED with inactive indication, but for a UE in 5GMM-CONNECTED (i.e. the typical case where the UE is in RRC_CONNECTED and transition to RRC_INACTIVE), as shown below:</w:t>
      </w:r>
    </w:p>
    <w:p w14:paraId="0DDB17BF" w14:textId="77777777" w:rsidR="004C5441" w:rsidRDefault="004C5441" w:rsidP="004C5441">
      <w:r>
        <w:t>***************************************************************************************************************************</w:t>
      </w:r>
    </w:p>
    <w:p w14:paraId="292AC1B8" w14:textId="77777777" w:rsidR="004C5441" w:rsidRPr="0081657E" w:rsidRDefault="004C5441" w:rsidP="004C5441">
      <w:pPr>
        <w:overflowPunct/>
        <w:autoSpaceDE/>
        <w:autoSpaceDN/>
        <w:adjustRightInd/>
        <w:spacing w:after="180"/>
        <w:jc w:val="left"/>
        <w:textAlignment w:val="auto"/>
        <w:rPr>
          <w:rFonts w:ascii="Times New Roman" w:eastAsia="SimSun" w:hAnsi="Times New Roman"/>
          <w:noProof/>
          <w:lang w:val="en-US" w:eastAsia="en-US"/>
        </w:rPr>
      </w:pPr>
      <w:r w:rsidRPr="00D54D47">
        <w:rPr>
          <w:rFonts w:ascii="Times New Roman" w:eastAsia="SimSun" w:hAnsi="Times New Roman"/>
          <w:noProof/>
          <w:lang w:val="en-US" w:eastAsia="en-US"/>
        </w:rPr>
        <w:t xml:space="preserve">The UE shall transition from </w:t>
      </w:r>
      <w:r w:rsidRPr="00D54D47">
        <w:rPr>
          <w:rFonts w:ascii="Times New Roman" w:eastAsia="SimSun" w:hAnsi="Times New Roman"/>
          <w:lang w:eastAsia="en-US"/>
        </w:rPr>
        <w:t>5GMM-CONNECTED mode</w:t>
      </w:r>
      <w:r w:rsidRPr="00D54D47">
        <w:rPr>
          <w:rFonts w:ascii="Times New Roman" w:eastAsia="SimSun" w:hAnsi="Times New Roman"/>
          <w:noProof/>
          <w:lang w:val="en-US" w:eastAsia="en-US"/>
        </w:rPr>
        <w:t xml:space="preserve"> over 3GPP access to </w:t>
      </w:r>
      <w:r w:rsidRPr="00D54D47">
        <w:rPr>
          <w:rFonts w:ascii="Times New Roman" w:eastAsia="SimSun" w:hAnsi="Times New Roman"/>
          <w:lang w:eastAsia="en-US"/>
        </w:rPr>
        <w:t>5GMM-CONNECTED mode with RRC inactive</w:t>
      </w:r>
      <w:r w:rsidRPr="00D54D47">
        <w:rPr>
          <w:rFonts w:ascii="Times New Roman" w:eastAsia="SimSun" w:hAnsi="Times New Roman"/>
          <w:noProof/>
          <w:lang w:val="en-US" w:eastAsia="en-US"/>
        </w:rPr>
        <w:t xml:space="preserve"> indication upon receiving an indication from the lower layers that the UE has transitioned to RRC_INACTIVE state.</w:t>
      </w:r>
    </w:p>
    <w:p w14:paraId="685686AF" w14:textId="77777777" w:rsidR="004C5441" w:rsidRDefault="004C5441" w:rsidP="004C5441">
      <w:r>
        <w:t>***************************************************************************************************************************</w:t>
      </w:r>
    </w:p>
    <w:p w14:paraId="1EF0E3C6" w14:textId="393CB29C" w:rsidR="00B11786" w:rsidRDefault="00B11786" w:rsidP="00B11786">
      <w:pPr>
        <w:pStyle w:val="Observation"/>
      </w:pPr>
      <w:r w:rsidRPr="00B11786">
        <w:t xml:space="preserve">NAS does not </w:t>
      </w:r>
      <w:r>
        <w:t>expect an indication of suspension of the RRC connection for a UE that is not in 5GMM-CONNECTED.</w:t>
      </w:r>
    </w:p>
    <w:p w14:paraId="68326B62" w14:textId="689CDFDD" w:rsidR="00B11786" w:rsidRDefault="00B11786" w:rsidP="00C2622E"/>
    <w:p w14:paraId="23419D97" w14:textId="12749F65" w:rsidR="00B11786" w:rsidRDefault="00B11786" w:rsidP="00C2622E">
      <w:r>
        <w:t xml:space="preserve">Consequently, </w:t>
      </w:r>
      <w:r w:rsidR="009027A0">
        <w:t xml:space="preserve">as </w:t>
      </w:r>
      <w:r>
        <w:t xml:space="preserve">NAS does not expect that indication, there are no further actions specified on NAS level upon receiving that indication in that </w:t>
      </w:r>
      <w:proofErr w:type="gramStart"/>
      <w:r>
        <w:t>particular scenario</w:t>
      </w:r>
      <w:proofErr w:type="gramEnd"/>
      <w:r>
        <w:t xml:space="preserve"> where a UE is in RRC_INACTIVE / 5GMM-CONNECTED inactive and NAS requests the resume of the connection and AS responds with a suspend indication.</w:t>
      </w:r>
    </w:p>
    <w:p w14:paraId="72978B4B" w14:textId="0BFDEBE7" w:rsidR="00B11786" w:rsidRDefault="00B11786" w:rsidP="00B11786">
      <w:pPr>
        <w:pStyle w:val="Observation"/>
      </w:pPr>
      <w:r w:rsidRPr="00B11786">
        <w:t xml:space="preserve">NAS does not model any further </w:t>
      </w:r>
      <w:r>
        <w:t xml:space="preserve">action upon cell selection after the Release to RRC_INACTIVE and redirection in two steps </w:t>
      </w:r>
      <w:r w:rsidRPr="00B11786">
        <w:t>e.g. the triggering of the pending request</w:t>
      </w:r>
      <w:r>
        <w:t>.</w:t>
      </w:r>
    </w:p>
    <w:p w14:paraId="0909B567" w14:textId="34BC97C4" w:rsidR="004C5441" w:rsidRDefault="004C5441" w:rsidP="009E0C4D">
      <w:pPr>
        <w:pStyle w:val="Observation"/>
        <w:numPr>
          <w:ilvl w:val="0"/>
          <w:numId w:val="0"/>
        </w:numPr>
      </w:pPr>
    </w:p>
    <w:p w14:paraId="421717DD" w14:textId="77777777" w:rsidR="009027A0" w:rsidRDefault="009027A0" w:rsidP="009E0C4D">
      <w:pPr>
        <w:pStyle w:val="Observation"/>
        <w:numPr>
          <w:ilvl w:val="0"/>
          <w:numId w:val="0"/>
        </w:numPr>
      </w:pPr>
    </w:p>
    <w:p w14:paraId="66FB80EF" w14:textId="77777777" w:rsidR="009027A0" w:rsidRDefault="009027A0" w:rsidP="00FA56F1"/>
    <w:p w14:paraId="5D31DCBC" w14:textId="53E84020" w:rsidR="004C5441" w:rsidRDefault="004C5441" w:rsidP="00FA56F1">
      <w:r>
        <w:lastRenderedPageBreak/>
        <w:t>There may be different ways to model the AS/NAS interactions</w:t>
      </w:r>
      <w:r w:rsidR="009027A0">
        <w:t xml:space="preserve"> in that case</w:t>
      </w:r>
      <w:r>
        <w:t>.</w:t>
      </w:r>
    </w:p>
    <w:p w14:paraId="56EAA7BA" w14:textId="145328FF" w:rsidR="0081657E" w:rsidRPr="00FB2219" w:rsidRDefault="00FB2219" w:rsidP="0081657E">
      <w:pPr>
        <w:rPr>
          <w:u w:val="single"/>
        </w:rPr>
      </w:pPr>
      <w:r w:rsidRPr="00FB2219">
        <w:rPr>
          <w:u w:val="single"/>
        </w:rPr>
        <w:t>Alternative model 1</w:t>
      </w:r>
    </w:p>
    <w:p w14:paraId="18D1C2B9" w14:textId="38E68126" w:rsidR="0081657E" w:rsidRDefault="0081657E" w:rsidP="0081657E">
      <w:r>
        <w:t xml:space="preserve">One possible </w:t>
      </w:r>
      <w:r w:rsidR="00950663">
        <w:t xml:space="preserve">way </w:t>
      </w:r>
      <w:r>
        <w:t xml:space="preserve">for the modelling is that upon requesting AS to resume a connection and receive an indication of </w:t>
      </w:r>
      <w:r w:rsidR="00950663">
        <w:t>suspension</w:t>
      </w:r>
      <w:r w:rsidR="00FA56F1">
        <w:t xml:space="preserve"> (as currently specified in RRC), </w:t>
      </w:r>
      <w:r>
        <w:t>NAS consider</w:t>
      </w:r>
      <w:r w:rsidR="00950663">
        <w:t>s</w:t>
      </w:r>
      <w:r>
        <w:t xml:space="preserve"> the procedure as pending, </w:t>
      </w:r>
      <w:r w:rsidR="00FB2219">
        <w:t xml:space="preserve">and, </w:t>
      </w:r>
      <w:r w:rsidR="009514FE">
        <w:t xml:space="preserve">AS indicates to NAS that </w:t>
      </w:r>
      <w:r w:rsidR="00FB2219">
        <w:t>cell selection after redirection</w:t>
      </w:r>
      <w:r w:rsidR="009514FE">
        <w:t xml:space="preserve"> happens so that </w:t>
      </w:r>
      <w:r w:rsidR="00FB2219">
        <w:t>the pending request may be triggered from NAS.</w:t>
      </w:r>
    </w:p>
    <w:p w14:paraId="140B1F3D" w14:textId="2CA00773" w:rsidR="0081657E" w:rsidRDefault="009514FE" w:rsidP="0081657E">
      <w:r>
        <w:rPr>
          <w:noProof/>
        </w:rPr>
        <w:drawing>
          <wp:inline distT="0" distB="0" distL="0" distR="0" wp14:anchorId="356A4FC4" wp14:editId="3F69CC25">
            <wp:extent cx="6304284" cy="2230540"/>
            <wp:effectExtent l="0" t="0" r="127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11787" cy="2233194"/>
                    </a:xfrm>
                    <a:prstGeom prst="rect">
                      <a:avLst/>
                    </a:prstGeom>
                    <a:noFill/>
                  </pic:spPr>
                </pic:pic>
              </a:graphicData>
            </a:graphic>
          </wp:inline>
        </w:drawing>
      </w:r>
    </w:p>
    <w:p w14:paraId="24E3C0D1" w14:textId="6218A7AB" w:rsidR="002A0FA0" w:rsidRPr="00FB2219" w:rsidRDefault="002A0FA0" w:rsidP="002A0FA0">
      <w:pPr>
        <w:rPr>
          <w:u w:val="single"/>
        </w:rPr>
      </w:pPr>
      <w:r w:rsidRPr="00FB2219">
        <w:rPr>
          <w:u w:val="single"/>
        </w:rPr>
        <w:t xml:space="preserve">Alternative model </w:t>
      </w:r>
      <w:r>
        <w:rPr>
          <w:u w:val="single"/>
        </w:rPr>
        <w:t>2</w:t>
      </w:r>
    </w:p>
    <w:p w14:paraId="34B386FB" w14:textId="145B361A" w:rsidR="002A0FA0" w:rsidRDefault="002A0FA0" w:rsidP="002A0FA0">
      <w:r>
        <w:t xml:space="preserve">A variant of </w:t>
      </w:r>
      <w:r w:rsidR="00FA56F1">
        <w:t xml:space="preserve">the previous model </w:t>
      </w:r>
      <w:r>
        <w:t xml:space="preserve">is </w:t>
      </w:r>
      <w:r w:rsidR="00FA56F1">
        <w:t xml:space="preserve">that upon requesting AS to resume a connection and receive an indication of suspension (as currently specified in RRC), </w:t>
      </w:r>
      <w:r>
        <w:t xml:space="preserve">leave </w:t>
      </w:r>
      <w:r w:rsidR="00FA56F1">
        <w:t xml:space="preserve">it up </w:t>
      </w:r>
      <w:r>
        <w:t xml:space="preserve">to UE implementation how to trigger the pending NAS request upon cell selection according to the redirection information. </w:t>
      </w:r>
    </w:p>
    <w:p w14:paraId="29ED0A16" w14:textId="09FD2B20" w:rsidR="00FB2219" w:rsidRDefault="002A0FA0" w:rsidP="0081657E">
      <w:r>
        <w:rPr>
          <w:noProof/>
        </w:rPr>
        <w:drawing>
          <wp:inline distT="0" distB="0" distL="0" distR="0" wp14:anchorId="624270CF" wp14:editId="0B7D9798">
            <wp:extent cx="6255240" cy="24841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64570" cy="2487825"/>
                    </a:xfrm>
                    <a:prstGeom prst="rect">
                      <a:avLst/>
                    </a:prstGeom>
                    <a:noFill/>
                  </pic:spPr>
                </pic:pic>
              </a:graphicData>
            </a:graphic>
          </wp:inline>
        </w:drawing>
      </w:r>
    </w:p>
    <w:p w14:paraId="3361F0D2" w14:textId="041D5120" w:rsidR="00FB2219" w:rsidRPr="00FB2219" w:rsidRDefault="00FB2219" w:rsidP="00FB2219">
      <w:pPr>
        <w:rPr>
          <w:u w:val="single"/>
        </w:rPr>
      </w:pPr>
      <w:r w:rsidRPr="00FB2219">
        <w:rPr>
          <w:u w:val="single"/>
        </w:rPr>
        <w:t xml:space="preserve">Alternative model </w:t>
      </w:r>
      <w:r w:rsidR="002A0FA0">
        <w:rPr>
          <w:u w:val="single"/>
        </w:rPr>
        <w:t>3</w:t>
      </w:r>
    </w:p>
    <w:p w14:paraId="42DE5EFC" w14:textId="25FEF795" w:rsidR="009514FE" w:rsidRDefault="0081657E" w:rsidP="0081657E">
      <w:r>
        <w:t xml:space="preserve">Another possible solution for the modelling is that </w:t>
      </w:r>
      <w:r w:rsidR="009514FE">
        <w:t xml:space="preserve">NAS requests </w:t>
      </w:r>
      <w:r>
        <w:t>AS to resume a connection</w:t>
      </w:r>
      <w:r w:rsidR="009514FE">
        <w:t xml:space="preserve">. If an </w:t>
      </w:r>
      <w:r w:rsidR="009514FE" w:rsidRPr="00B84402">
        <w:rPr>
          <w:i/>
        </w:rPr>
        <w:t>RRCRelease</w:t>
      </w:r>
      <w:r w:rsidR="009514FE">
        <w:t xml:space="preserve"> with </w:t>
      </w:r>
      <w:r w:rsidR="009514FE" w:rsidRPr="00B84402">
        <w:rPr>
          <w:i/>
        </w:rPr>
        <w:t>suspendConfig</w:t>
      </w:r>
      <w:r w:rsidR="009514FE">
        <w:t xml:space="preserve"> is received the </w:t>
      </w:r>
      <w:r w:rsidR="00B84402">
        <w:t xml:space="preserve">AS </w:t>
      </w:r>
      <w:r w:rsidR="009514FE">
        <w:t>considers the NAS request as pending, remains in RRC_INACTIVE but do not inform anything to NAS. After performing cell selection according to the redirection information, the UE then triggers the pending NAS request so that the redirection procedure is not visible to NAS.</w:t>
      </w:r>
    </w:p>
    <w:p w14:paraId="576FF187" w14:textId="3505A251" w:rsidR="009E0C4D" w:rsidRDefault="009E0C4D" w:rsidP="0081657E">
      <w:r>
        <w:rPr>
          <w:noProof/>
        </w:rPr>
        <w:lastRenderedPageBreak/>
        <w:drawing>
          <wp:inline distT="0" distB="0" distL="0" distR="0" wp14:anchorId="7B40FE28" wp14:editId="2A301DC8">
            <wp:extent cx="6258798" cy="2178322"/>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74864" cy="2183914"/>
                    </a:xfrm>
                    <a:prstGeom prst="rect">
                      <a:avLst/>
                    </a:prstGeom>
                    <a:noFill/>
                  </pic:spPr>
                </pic:pic>
              </a:graphicData>
            </a:graphic>
          </wp:inline>
        </w:drawing>
      </w:r>
    </w:p>
    <w:p w14:paraId="0E746641" w14:textId="7B8B321D" w:rsidR="009E0C4D" w:rsidRPr="00FB2219" w:rsidRDefault="009E0C4D" w:rsidP="009E0C4D">
      <w:pPr>
        <w:rPr>
          <w:u w:val="single"/>
        </w:rPr>
      </w:pPr>
      <w:r w:rsidRPr="00FB2219">
        <w:rPr>
          <w:u w:val="single"/>
        </w:rPr>
        <w:t xml:space="preserve">Alternative model </w:t>
      </w:r>
      <w:r w:rsidR="002A0FA0">
        <w:rPr>
          <w:u w:val="single"/>
        </w:rPr>
        <w:t>4</w:t>
      </w:r>
    </w:p>
    <w:p w14:paraId="6681783D" w14:textId="0FFC213D" w:rsidR="009E0C4D" w:rsidRDefault="009E0C4D" w:rsidP="009E0C4D">
      <w:r>
        <w:t>Another way for the modelling is that upon requesting AS to resume a connection</w:t>
      </w:r>
      <w:r w:rsidR="008524A8">
        <w:t xml:space="preserve">, if on AS level the UE receives an </w:t>
      </w:r>
      <w:r w:rsidR="008524A8" w:rsidRPr="003F4591">
        <w:rPr>
          <w:i/>
        </w:rPr>
        <w:t>RRCRelease</w:t>
      </w:r>
      <w:r w:rsidR="008524A8">
        <w:t xml:space="preserve"> with </w:t>
      </w:r>
      <w:r w:rsidR="008524A8" w:rsidRPr="003F4591">
        <w:rPr>
          <w:i/>
        </w:rPr>
        <w:t>suspendConfig</w:t>
      </w:r>
      <w:r w:rsidR="008524A8">
        <w:t>, the UE remains in RRC_INACTIVE and indicates that barring is applicable so that NAS does not perform 5GMM state transition and considers the procedure pending. Then, upon cell selection according to the redirection information, the UE considers barring alleviated and inform that to upper layers. Upon that upper layer behave as currently specified and trigger pending requests</w:t>
      </w:r>
      <w:r>
        <w:t xml:space="preserve">. </w:t>
      </w:r>
    </w:p>
    <w:p w14:paraId="43D62E4D" w14:textId="04F3A776" w:rsidR="0081657E" w:rsidRDefault="009E0C4D" w:rsidP="0081657E">
      <w:r>
        <w:rPr>
          <w:noProof/>
        </w:rPr>
        <w:drawing>
          <wp:inline distT="0" distB="0" distL="0" distR="0" wp14:anchorId="59D5382D" wp14:editId="7C43FA91">
            <wp:extent cx="6328060" cy="2277762"/>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35353" cy="2280387"/>
                    </a:xfrm>
                    <a:prstGeom prst="rect">
                      <a:avLst/>
                    </a:prstGeom>
                    <a:noFill/>
                  </pic:spPr>
                </pic:pic>
              </a:graphicData>
            </a:graphic>
          </wp:inline>
        </w:drawing>
      </w:r>
    </w:p>
    <w:p w14:paraId="6F23012D" w14:textId="44BD939E" w:rsidR="009D503E" w:rsidRDefault="009D503E" w:rsidP="0063567E"/>
    <w:p w14:paraId="37D4E685" w14:textId="7D9C5926" w:rsidR="002A0FA0" w:rsidRDefault="002A0FA0" w:rsidP="0063567E"/>
    <w:p w14:paraId="64ABF745" w14:textId="566F217C" w:rsidR="002A0FA0" w:rsidRPr="002A0FA0" w:rsidRDefault="002A0FA0" w:rsidP="002A0FA0">
      <w:pPr>
        <w:rPr>
          <w:u w:val="single"/>
        </w:rPr>
      </w:pPr>
      <w:r w:rsidRPr="002A0FA0">
        <w:rPr>
          <w:u w:val="single"/>
        </w:rPr>
        <w:t xml:space="preserve">Comparison between </w:t>
      </w:r>
      <w:r w:rsidR="00024EBA">
        <w:rPr>
          <w:u w:val="single"/>
        </w:rPr>
        <w:t xml:space="preserve">AS/NAS </w:t>
      </w:r>
      <w:r w:rsidRPr="002A0FA0">
        <w:rPr>
          <w:u w:val="single"/>
        </w:rPr>
        <w:t>alternative</w:t>
      </w:r>
      <w:r w:rsidR="00024EBA">
        <w:rPr>
          <w:u w:val="single"/>
        </w:rPr>
        <w:t xml:space="preserve"> models</w:t>
      </w:r>
    </w:p>
    <w:p w14:paraId="13E57A27" w14:textId="74F96AFF" w:rsidR="002A0FA0" w:rsidRDefault="002A0FA0" w:rsidP="0063567E">
      <w:r>
        <w:t xml:space="preserve">Alternative 1 is </w:t>
      </w:r>
      <w:r w:rsidR="003F4591">
        <w:t>probably the cleanest one</w:t>
      </w:r>
      <w:r>
        <w:t xml:space="preserve">, </w:t>
      </w:r>
      <w:r w:rsidR="003F4591">
        <w:t xml:space="preserve">though </w:t>
      </w:r>
      <w:r>
        <w:t xml:space="preserve">it </w:t>
      </w:r>
      <w:r w:rsidR="003F4591">
        <w:t xml:space="preserve">would </w:t>
      </w:r>
      <w:r>
        <w:t>require</w:t>
      </w:r>
      <w:r w:rsidR="003F4591">
        <w:t xml:space="preserve"> </w:t>
      </w:r>
      <w:r>
        <w:t>additional indications and triggers on both AS and NAS level.</w:t>
      </w:r>
      <w:r w:rsidRPr="002A0FA0">
        <w:t xml:space="preserve"> </w:t>
      </w:r>
      <w:r>
        <w:t xml:space="preserve">Alternative 3 is quite </w:t>
      </w:r>
      <w:r w:rsidR="00E64736">
        <w:t>elegant but</w:t>
      </w:r>
      <w:r>
        <w:t xml:space="preserve"> may lead to problems in case NAS triggers additional conditions upon cell selection according to the redirection information.</w:t>
      </w:r>
      <w:r w:rsidR="00E64736">
        <w:t xml:space="preserve"> Alternative 4 is also simple, but perhaps is not very intuitive as the redirection does not really lead to the cell being barred.</w:t>
      </w:r>
    </w:p>
    <w:p w14:paraId="13F3677E" w14:textId="3663FB9D" w:rsidR="002A0FA0" w:rsidRDefault="002A0FA0" w:rsidP="0063567E">
      <w:r>
        <w:t>We have no strong view on which solution should be adopted, but alternative 2 seems to be the simplest. That would not require any change to RRC indications to upper layers, but a new handling on NAS level i.e. NAS receives an indication of a suspended connection even though the UE is already in 5GMM-CONNECTED with inactive indication.</w:t>
      </w:r>
    </w:p>
    <w:p w14:paraId="64CD2A44" w14:textId="66AA9133" w:rsidR="00E64736" w:rsidRDefault="00E64736" w:rsidP="0063567E">
      <w:r>
        <w:t>We suggest RAN2 to agree on a preferred choice and inform CT1. A companion DRAFT LS is available in [</w:t>
      </w:r>
      <w:r w:rsidR="00C37A08">
        <w:t>5</w:t>
      </w:r>
      <w:r>
        <w:t>], under the assumption that alternative 2 is adopted.</w:t>
      </w:r>
    </w:p>
    <w:p w14:paraId="6265B7B2" w14:textId="77777777" w:rsidR="009F6CEA" w:rsidRDefault="009F6CEA" w:rsidP="009F6CEA">
      <w:pPr>
        <w:rPr>
          <w:u w:val="single"/>
        </w:rPr>
      </w:pPr>
    </w:p>
    <w:p w14:paraId="389144D8" w14:textId="380ADADA" w:rsidR="009F6CEA" w:rsidRDefault="009F6CEA" w:rsidP="0063567E"/>
    <w:p w14:paraId="137AA282" w14:textId="77777777" w:rsidR="009F6CEA" w:rsidRDefault="009F6CEA" w:rsidP="0063567E"/>
    <w:p w14:paraId="5032387F" w14:textId="498CF6FD" w:rsidR="00842C6A" w:rsidRDefault="00E64736" w:rsidP="00842C6A">
      <w:pPr>
        <w:pStyle w:val="Proposal"/>
      </w:pPr>
      <w:bookmarkStart w:id="10" w:name="_Hlk528305760"/>
      <w:r>
        <w:lastRenderedPageBreak/>
        <w:t xml:space="preserve">Upon release and redirect in 2-step </w:t>
      </w:r>
      <w:r w:rsidR="00C63939">
        <w:t xml:space="preserve">to inactive, </w:t>
      </w:r>
      <w:r>
        <w:t>AS inform NAS that the connection is suspended</w:t>
      </w:r>
      <w:r w:rsidR="00C63939">
        <w:t xml:space="preserve"> </w:t>
      </w:r>
      <w:r>
        <w:t>and NAS considers the request pending until UE perform cell selection according to redirect information</w:t>
      </w:r>
      <w:r w:rsidR="000B63BE">
        <w:t>.</w:t>
      </w:r>
    </w:p>
    <w:bookmarkEnd w:id="10"/>
    <w:p w14:paraId="5B5202A3" w14:textId="3FEC2B7D" w:rsidR="00C63939" w:rsidRDefault="00C63939" w:rsidP="00C63939">
      <w:pPr>
        <w:pStyle w:val="Proposal"/>
      </w:pPr>
      <w:r>
        <w:t>Upon release and redirect in 2-step to idle, AS inform NAS that the connection is released, NAS transitions to 5GMM-IDLE and considers the request pending until UE perform cell selection according to redirect information.</w:t>
      </w:r>
    </w:p>
    <w:p w14:paraId="2AD85F1A" w14:textId="6040EA3C" w:rsidR="00842C6A" w:rsidRDefault="00842C6A" w:rsidP="00842C6A">
      <w:pPr>
        <w:pStyle w:val="Proposal"/>
      </w:pPr>
      <w:r>
        <w:t>Inform CT1 of RAN2 preference.</w:t>
      </w: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627513C7" w14:textId="34AF0229" w:rsidR="00C63939" w:rsidRPr="00C63939" w:rsidRDefault="00C63939" w:rsidP="00C63939">
      <w:pPr>
        <w:pStyle w:val="Proposal"/>
        <w:numPr>
          <w:ilvl w:val="0"/>
          <w:numId w:val="24"/>
        </w:numPr>
      </w:pPr>
      <w:r w:rsidRPr="00C63939">
        <w:t>Upon release and redirect in 2-step to inactive, AS inform NAS that the connection is suspended and NAS considers the request pending until UE perform cell selection according to redirect information.</w:t>
      </w:r>
    </w:p>
    <w:p w14:paraId="0FB4E175" w14:textId="38F2AFE5" w:rsidR="00CB138C" w:rsidRDefault="00C63939" w:rsidP="00C63939">
      <w:pPr>
        <w:pStyle w:val="Proposal"/>
        <w:numPr>
          <w:ilvl w:val="0"/>
          <w:numId w:val="24"/>
        </w:numPr>
      </w:pPr>
      <w:r w:rsidRPr="00C63939">
        <w:t>Upon release and redirect in 2-step to idle, AS inform NAS that the connection is released, NAS transitions to 5GMM-IDLE and considers the request pending until UE perform cell selection according to redirect information.</w:t>
      </w:r>
    </w:p>
    <w:p w14:paraId="3F8480B0" w14:textId="477A73B1" w:rsidR="00322746" w:rsidRDefault="00CB138C" w:rsidP="00C63939">
      <w:pPr>
        <w:pStyle w:val="Proposal"/>
        <w:numPr>
          <w:ilvl w:val="0"/>
          <w:numId w:val="24"/>
        </w:numPr>
      </w:pPr>
      <w:r>
        <w:t>Inform CT1 of RAN2 preference.</w:t>
      </w:r>
    </w:p>
    <w:p w14:paraId="60A02B2B" w14:textId="296F4422"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63707CF5" w14:textId="6EFB3D60" w:rsidR="006B3FE9" w:rsidRDefault="00570D97" w:rsidP="00570D97">
      <w:pPr>
        <w:pStyle w:val="Reference"/>
      </w:pPr>
      <w:r>
        <w:rPr>
          <w:rFonts w:eastAsiaTheme="minorEastAsia"/>
          <w:lang w:eastAsia="en-US"/>
        </w:rPr>
        <w:t xml:space="preserve">RAN2#103bis chairman’s notes, </w:t>
      </w:r>
      <w:r w:rsidR="006B3FE9">
        <w:t>3GPP TSG-RAN WG2#103bis, Chengdu, China, 8th – 12th October 2018.</w:t>
      </w:r>
    </w:p>
    <w:p w14:paraId="2C77170F" w14:textId="376E7B4B" w:rsidR="000536A0" w:rsidRDefault="00761A7A" w:rsidP="000536A0">
      <w:pPr>
        <w:pStyle w:val="Reference"/>
      </w:pPr>
      <w:hyperlink r:id="rId24" w:tooltip="C:Data3GPPExtractsR2-1815961 - CR to 38.304 on Release and Redirect in 2-step procedure.docx" w:history="1">
        <w:r w:rsidR="004D0224" w:rsidRPr="000A3C5B">
          <w:rPr>
            <w:rStyle w:val="Hyperlink"/>
          </w:rPr>
          <w:t>R2-1815961</w:t>
        </w:r>
      </w:hyperlink>
      <w:r w:rsidR="004D0224">
        <w:t>, CR to 38.304 on Release and Redirect in 2-step procedure, Ericsson, 3GPP TSG-RAN WG2#103bis, Chengdu, China, 8th – 12th October 2018</w:t>
      </w:r>
    </w:p>
    <w:p w14:paraId="6E2E652D" w14:textId="6A769781" w:rsidR="000536A0" w:rsidRDefault="00761A7A" w:rsidP="00950663">
      <w:pPr>
        <w:pStyle w:val="Reference"/>
      </w:pPr>
      <w:hyperlink r:id="rId25" w:tooltip="C:Data3GPPExtractsR2-1814086 -Release and Redirect in 2-step procedure.docx" w:history="1">
        <w:r w:rsidR="000536A0" w:rsidRPr="000A3C5B">
          <w:rPr>
            <w:rStyle w:val="Hyperlink"/>
          </w:rPr>
          <w:t>R2-1814086</w:t>
        </w:r>
      </w:hyperlink>
      <w:r w:rsidR="000536A0">
        <w:rPr>
          <w:rStyle w:val="Hyperlink"/>
        </w:rPr>
        <w:t>,</w:t>
      </w:r>
      <w:r w:rsidR="000536A0">
        <w:t xml:space="preserve"> Release and Redirect in 2-step procedure, Ericsson, 3GPP TSG-RAN WG2#103bis, Chengdu, China, 8th – 12th October 2018.</w:t>
      </w:r>
    </w:p>
    <w:p w14:paraId="629F19CF" w14:textId="622D878D" w:rsidR="00751A6C" w:rsidRDefault="00751A6C" w:rsidP="00066FB5">
      <w:pPr>
        <w:pStyle w:val="Reference"/>
      </w:pPr>
      <w:r>
        <w:t xml:space="preserve">TS 24.501, </w:t>
      </w:r>
      <w:r w:rsidR="00066FB5">
        <w:t xml:space="preserve">3GPP TS Group Core Network and Terminals; Non-Access-Stratum (NAS) protocol for 5G System (5GS); Stage 3 (Release 15); </w:t>
      </w:r>
      <w:r w:rsidR="00066FB5" w:rsidRPr="00066FB5">
        <w:t>V15.1.0 (2018-09)</w:t>
      </w:r>
      <w:r w:rsidR="00066FB5">
        <w:t>.</w:t>
      </w:r>
    </w:p>
    <w:p w14:paraId="241A8BDE" w14:textId="2DACCD91" w:rsidR="004D0224" w:rsidRPr="00B45C57" w:rsidRDefault="00C83966" w:rsidP="00C83966">
      <w:pPr>
        <w:pStyle w:val="Reference"/>
      </w:pPr>
      <w:r w:rsidRPr="00C83966">
        <w:t>R2-1817208</w:t>
      </w:r>
      <w:r w:rsidR="000A7726">
        <w:t xml:space="preserve">, [DRAFT] </w:t>
      </w:r>
      <w:r w:rsidR="00942EA5" w:rsidRPr="00942EA5">
        <w:t>Draft LS to CT1 on NAS indications in Release with Re-direct in resume scenarios triggered by NAS</w:t>
      </w:r>
      <w:r w:rsidR="000A7726">
        <w:t xml:space="preserve">, </w:t>
      </w:r>
      <w:r w:rsidR="00B11CA8">
        <w:t>3GPP TSG-RAN WG2#104, Spokane, Washington, USA, 12-16 November 2018.</w:t>
      </w:r>
    </w:p>
    <w:sectPr w:rsidR="004D0224" w:rsidRPr="00B45C57">
      <w:headerReference w:type="even"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FC858" w14:textId="77777777" w:rsidR="00476AF2" w:rsidRDefault="00476AF2">
      <w:r>
        <w:separator/>
      </w:r>
    </w:p>
  </w:endnote>
  <w:endnote w:type="continuationSeparator" w:id="0">
    <w:p w14:paraId="73EEAFA7" w14:textId="77777777" w:rsidR="00476AF2" w:rsidRDefault="00476AF2">
      <w:r>
        <w:continuationSeparator/>
      </w:r>
    </w:p>
  </w:endnote>
  <w:endnote w:type="continuationNotice" w:id="1">
    <w:p w14:paraId="6B20D5E5" w14:textId="77777777" w:rsidR="00476AF2" w:rsidRDefault="00476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50663" w:rsidRDefault="009506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8CD06" w14:textId="77777777" w:rsidR="00476AF2" w:rsidRDefault="00476AF2">
      <w:r>
        <w:separator/>
      </w:r>
    </w:p>
  </w:footnote>
  <w:footnote w:type="continuationSeparator" w:id="0">
    <w:p w14:paraId="4383647E" w14:textId="77777777" w:rsidR="00476AF2" w:rsidRDefault="00476AF2">
      <w:r>
        <w:continuationSeparator/>
      </w:r>
    </w:p>
  </w:footnote>
  <w:footnote w:type="continuationNotice" w:id="1">
    <w:p w14:paraId="49E691A8" w14:textId="77777777" w:rsidR="00476AF2" w:rsidRDefault="00476A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50663" w:rsidRDefault="00950663">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524AE"/>
    <w:multiLevelType w:val="hybridMultilevel"/>
    <w:tmpl w:val="09683572"/>
    <w:lvl w:ilvl="0" w:tplc="8CD8C4D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C0DE5"/>
    <w:multiLevelType w:val="hybridMultilevel"/>
    <w:tmpl w:val="C72C6752"/>
    <w:lvl w:ilvl="0" w:tplc="F17EFBC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4679"/>
    <w:multiLevelType w:val="hybridMultilevel"/>
    <w:tmpl w:val="ADD8D316"/>
    <w:lvl w:ilvl="0" w:tplc="DC0097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6"/>
  </w:num>
  <w:num w:numId="2">
    <w:abstractNumId w:val="23"/>
  </w:num>
  <w:num w:numId="3">
    <w:abstractNumId w:val="18"/>
  </w:num>
  <w:num w:numId="4">
    <w:abstractNumId w:val="19"/>
  </w:num>
  <w:num w:numId="5">
    <w:abstractNumId w:val="15"/>
  </w:num>
  <w:num w:numId="6">
    <w:abstractNumId w:val="20"/>
  </w:num>
  <w:num w:numId="7">
    <w:abstractNumId w:val="27"/>
  </w:num>
  <w:num w:numId="8">
    <w:abstractNumId w:val="16"/>
  </w:num>
  <w:num w:numId="9">
    <w:abstractNumId w:val="14"/>
  </w:num>
  <w:num w:numId="10">
    <w:abstractNumId w:val="3"/>
  </w:num>
  <w:num w:numId="11">
    <w:abstractNumId w:val="2"/>
  </w:num>
  <w:num w:numId="12">
    <w:abstractNumId w:val="1"/>
  </w:num>
  <w:num w:numId="13">
    <w:abstractNumId w:val="26"/>
  </w:num>
  <w:num w:numId="14">
    <w:abstractNumId w:val="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12"/>
  </w:num>
  <w:num w:numId="22">
    <w:abstractNumId w:val="25"/>
  </w:num>
  <w:num w:numId="23">
    <w:abstractNumId w:val="7"/>
  </w:num>
  <w:num w:numId="24">
    <w:abstractNumId w:val="18"/>
    <w:lvlOverride w:ilvl="0">
      <w:startOverride w:val="1"/>
    </w:lvlOverride>
  </w:num>
  <w:num w:numId="25">
    <w:abstractNumId w:val="28"/>
  </w:num>
  <w:num w:numId="26">
    <w:abstractNumId w:val="21"/>
  </w:num>
  <w:num w:numId="27">
    <w:abstractNumId w:val="13"/>
  </w:num>
  <w:num w:numId="28">
    <w:abstractNumId w:val="8"/>
  </w:num>
  <w:num w:numId="29">
    <w:abstractNumId w:val="30"/>
  </w:num>
  <w:num w:numId="30">
    <w:abstractNumId w:val="29"/>
  </w:num>
  <w:num w:numId="31">
    <w:abstractNumId w:val="11"/>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4"/>
  </w:num>
  <w:num w:numId="34">
    <w:abstractNumId w:val="10"/>
  </w:num>
  <w:num w:numId="35">
    <w:abstractNumId w:val="9"/>
  </w:num>
  <w:num w:numId="3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4368"/>
    <w:rsid w:val="00004B7B"/>
    <w:rsid w:val="0000640E"/>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24358"/>
    <w:rsid w:val="00024EBA"/>
    <w:rsid w:val="0002564D"/>
    <w:rsid w:val="00025ECA"/>
    <w:rsid w:val="00027939"/>
    <w:rsid w:val="00030A97"/>
    <w:rsid w:val="00031C7C"/>
    <w:rsid w:val="00031CA1"/>
    <w:rsid w:val="000325B8"/>
    <w:rsid w:val="00032C93"/>
    <w:rsid w:val="00033C0A"/>
    <w:rsid w:val="00034C15"/>
    <w:rsid w:val="00035DEC"/>
    <w:rsid w:val="00036BA1"/>
    <w:rsid w:val="0004077A"/>
    <w:rsid w:val="000422E2"/>
    <w:rsid w:val="00042F22"/>
    <w:rsid w:val="00043BCF"/>
    <w:rsid w:val="00043ED3"/>
    <w:rsid w:val="00044107"/>
    <w:rsid w:val="000442AC"/>
    <w:rsid w:val="000444EF"/>
    <w:rsid w:val="00044A61"/>
    <w:rsid w:val="00044E2C"/>
    <w:rsid w:val="000529F0"/>
    <w:rsid w:val="00052A07"/>
    <w:rsid w:val="00052F7F"/>
    <w:rsid w:val="000534E3"/>
    <w:rsid w:val="000536A0"/>
    <w:rsid w:val="000539AD"/>
    <w:rsid w:val="00053C8C"/>
    <w:rsid w:val="0005606A"/>
    <w:rsid w:val="00057117"/>
    <w:rsid w:val="0005777F"/>
    <w:rsid w:val="000616E7"/>
    <w:rsid w:val="000635F5"/>
    <w:rsid w:val="0006408C"/>
    <w:rsid w:val="0006487E"/>
    <w:rsid w:val="00064B7B"/>
    <w:rsid w:val="00065E1A"/>
    <w:rsid w:val="00066FB5"/>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129"/>
    <w:rsid w:val="000866F2"/>
    <w:rsid w:val="00086C5D"/>
    <w:rsid w:val="00087350"/>
    <w:rsid w:val="00087A5A"/>
    <w:rsid w:val="0009009F"/>
    <w:rsid w:val="00091557"/>
    <w:rsid w:val="00092367"/>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726"/>
    <w:rsid w:val="000A7B14"/>
    <w:rsid w:val="000B011B"/>
    <w:rsid w:val="000B2719"/>
    <w:rsid w:val="000B3A8F"/>
    <w:rsid w:val="000B42CC"/>
    <w:rsid w:val="000B4AB9"/>
    <w:rsid w:val="000B4D0F"/>
    <w:rsid w:val="000B58C3"/>
    <w:rsid w:val="000B61E9"/>
    <w:rsid w:val="000B63BE"/>
    <w:rsid w:val="000B7102"/>
    <w:rsid w:val="000B7924"/>
    <w:rsid w:val="000C165A"/>
    <w:rsid w:val="000C1859"/>
    <w:rsid w:val="000C1BC7"/>
    <w:rsid w:val="000C2342"/>
    <w:rsid w:val="000C2D55"/>
    <w:rsid w:val="000C2E19"/>
    <w:rsid w:val="000C4503"/>
    <w:rsid w:val="000C4AEA"/>
    <w:rsid w:val="000C7DE5"/>
    <w:rsid w:val="000D0D07"/>
    <w:rsid w:val="000D3305"/>
    <w:rsid w:val="000D36B0"/>
    <w:rsid w:val="000D37E2"/>
    <w:rsid w:val="000D3D8A"/>
    <w:rsid w:val="000D4797"/>
    <w:rsid w:val="000D4C92"/>
    <w:rsid w:val="000D6188"/>
    <w:rsid w:val="000D628B"/>
    <w:rsid w:val="000D694D"/>
    <w:rsid w:val="000E0527"/>
    <w:rsid w:val="000E0834"/>
    <w:rsid w:val="000E1E92"/>
    <w:rsid w:val="000E3279"/>
    <w:rsid w:val="000E3FFD"/>
    <w:rsid w:val="000E7016"/>
    <w:rsid w:val="000E725A"/>
    <w:rsid w:val="000E72EE"/>
    <w:rsid w:val="000E7818"/>
    <w:rsid w:val="000F06D6"/>
    <w:rsid w:val="000F0EB1"/>
    <w:rsid w:val="000F1106"/>
    <w:rsid w:val="000F1A8D"/>
    <w:rsid w:val="000F301B"/>
    <w:rsid w:val="000F3BE9"/>
    <w:rsid w:val="000F3F6C"/>
    <w:rsid w:val="000F646B"/>
    <w:rsid w:val="000F6DF3"/>
    <w:rsid w:val="000F7AA4"/>
    <w:rsid w:val="001005FF"/>
    <w:rsid w:val="00104FF5"/>
    <w:rsid w:val="001062FB"/>
    <w:rsid w:val="001063E6"/>
    <w:rsid w:val="00106CB8"/>
    <w:rsid w:val="0011325C"/>
    <w:rsid w:val="00113CF4"/>
    <w:rsid w:val="001153EA"/>
    <w:rsid w:val="0011558D"/>
    <w:rsid w:val="00115643"/>
    <w:rsid w:val="00116765"/>
    <w:rsid w:val="00116933"/>
    <w:rsid w:val="00117A79"/>
    <w:rsid w:val="00120810"/>
    <w:rsid w:val="0012093F"/>
    <w:rsid w:val="001219F5"/>
    <w:rsid w:val="00121A20"/>
    <w:rsid w:val="001222BA"/>
    <w:rsid w:val="00122F2E"/>
    <w:rsid w:val="0012377F"/>
    <w:rsid w:val="00124314"/>
    <w:rsid w:val="00125072"/>
    <w:rsid w:val="001250CA"/>
    <w:rsid w:val="00126B4A"/>
    <w:rsid w:val="00130DC5"/>
    <w:rsid w:val="00132583"/>
    <w:rsid w:val="001327C2"/>
    <w:rsid w:val="00132FD0"/>
    <w:rsid w:val="00134435"/>
    <w:rsid w:val="001344C0"/>
    <w:rsid w:val="001346FA"/>
    <w:rsid w:val="00135252"/>
    <w:rsid w:val="00137AB5"/>
    <w:rsid w:val="00137F0B"/>
    <w:rsid w:val="0014226D"/>
    <w:rsid w:val="00142F10"/>
    <w:rsid w:val="00143066"/>
    <w:rsid w:val="0014775F"/>
    <w:rsid w:val="00147B50"/>
    <w:rsid w:val="00150B39"/>
    <w:rsid w:val="00151E23"/>
    <w:rsid w:val="001526E0"/>
    <w:rsid w:val="00153117"/>
    <w:rsid w:val="001551B5"/>
    <w:rsid w:val="00155A4E"/>
    <w:rsid w:val="00156814"/>
    <w:rsid w:val="00157B81"/>
    <w:rsid w:val="00161C4F"/>
    <w:rsid w:val="001623B2"/>
    <w:rsid w:val="00163E8B"/>
    <w:rsid w:val="001643A8"/>
    <w:rsid w:val="001659C1"/>
    <w:rsid w:val="001677A6"/>
    <w:rsid w:val="00170F61"/>
    <w:rsid w:val="001733F9"/>
    <w:rsid w:val="00173590"/>
    <w:rsid w:val="00173A8E"/>
    <w:rsid w:val="0017408C"/>
    <w:rsid w:val="00174551"/>
    <w:rsid w:val="00176434"/>
    <w:rsid w:val="00176E0F"/>
    <w:rsid w:val="00177795"/>
    <w:rsid w:val="00177955"/>
    <w:rsid w:val="0018143F"/>
    <w:rsid w:val="00181D48"/>
    <w:rsid w:val="00183E85"/>
    <w:rsid w:val="0018449D"/>
    <w:rsid w:val="00185933"/>
    <w:rsid w:val="00187269"/>
    <w:rsid w:val="00190AC1"/>
    <w:rsid w:val="0019341A"/>
    <w:rsid w:val="00193DBF"/>
    <w:rsid w:val="001964A7"/>
    <w:rsid w:val="00197DF9"/>
    <w:rsid w:val="001A0568"/>
    <w:rsid w:val="001A0A88"/>
    <w:rsid w:val="001A1987"/>
    <w:rsid w:val="001A2564"/>
    <w:rsid w:val="001A2690"/>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E28"/>
    <w:rsid w:val="001C56B6"/>
    <w:rsid w:val="001C5885"/>
    <w:rsid w:val="001C6380"/>
    <w:rsid w:val="001C6495"/>
    <w:rsid w:val="001D0DD2"/>
    <w:rsid w:val="001D3626"/>
    <w:rsid w:val="001D3976"/>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E7B98"/>
    <w:rsid w:val="001F0378"/>
    <w:rsid w:val="001F29FE"/>
    <w:rsid w:val="001F3421"/>
    <w:rsid w:val="001F38C4"/>
    <w:rsid w:val="001F3916"/>
    <w:rsid w:val="001F54C5"/>
    <w:rsid w:val="001F5D37"/>
    <w:rsid w:val="001F662C"/>
    <w:rsid w:val="001F66E8"/>
    <w:rsid w:val="001F6F63"/>
    <w:rsid w:val="001F7074"/>
    <w:rsid w:val="00200490"/>
    <w:rsid w:val="00200EE2"/>
    <w:rsid w:val="00201F3A"/>
    <w:rsid w:val="00203C04"/>
    <w:rsid w:val="00203F96"/>
    <w:rsid w:val="002046A1"/>
    <w:rsid w:val="002050BC"/>
    <w:rsid w:val="002069B2"/>
    <w:rsid w:val="00206C7E"/>
    <w:rsid w:val="00206D10"/>
    <w:rsid w:val="00207CAA"/>
    <w:rsid w:val="00207FA3"/>
    <w:rsid w:val="00210B73"/>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2717C"/>
    <w:rsid w:val="0023054E"/>
    <w:rsid w:val="00230765"/>
    <w:rsid w:val="00230BFB"/>
    <w:rsid w:val="00230D68"/>
    <w:rsid w:val="002319E4"/>
    <w:rsid w:val="002321C7"/>
    <w:rsid w:val="00233AFD"/>
    <w:rsid w:val="00234E0C"/>
    <w:rsid w:val="00235632"/>
    <w:rsid w:val="00235872"/>
    <w:rsid w:val="002375DA"/>
    <w:rsid w:val="00240EC0"/>
    <w:rsid w:val="00241559"/>
    <w:rsid w:val="002435B3"/>
    <w:rsid w:val="00243B86"/>
    <w:rsid w:val="00244A3C"/>
    <w:rsid w:val="002458EB"/>
    <w:rsid w:val="00245FE7"/>
    <w:rsid w:val="00247178"/>
    <w:rsid w:val="002500C8"/>
    <w:rsid w:val="00251AF8"/>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475C"/>
    <w:rsid w:val="002851E6"/>
    <w:rsid w:val="00285241"/>
    <w:rsid w:val="002854FF"/>
    <w:rsid w:val="00286019"/>
    <w:rsid w:val="00286A7C"/>
    <w:rsid w:val="00286ACD"/>
    <w:rsid w:val="00287838"/>
    <w:rsid w:val="00290638"/>
    <w:rsid w:val="002907B5"/>
    <w:rsid w:val="00290D99"/>
    <w:rsid w:val="00292EB7"/>
    <w:rsid w:val="002959CF"/>
    <w:rsid w:val="00296227"/>
    <w:rsid w:val="00296435"/>
    <w:rsid w:val="00296C5A"/>
    <w:rsid w:val="00296F44"/>
    <w:rsid w:val="002971D4"/>
    <w:rsid w:val="0029777D"/>
    <w:rsid w:val="002A00C2"/>
    <w:rsid w:val="002A055E"/>
    <w:rsid w:val="002A0FA0"/>
    <w:rsid w:val="002A169E"/>
    <w:rsid w:val="002A1D4E"/>
    <w:rsid w:val="002A2869"/>
    <w:rsid w:val="002A2EF3"/>
    <w:rsid w:val="002A4F4E"/>
    <w:rsid w:val="002A6A7C"/>
    <w:rsid w:val="002B0375"/>
    <w:rsid w:val="002B24D6"/>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E97"/>
    <w:rsid w:val="002D4F64"/>
    <w:rsid w:val="002D706D"/>
    <w:rsid w:val="002D7637"/>
    <w:rsid w:val="002E17F2"/>
    <w:rsid w:val="002E4079"/>
    <w:rsid w:val="002E4244"/>
    <w:rsid w:val="002E42BD"/>
    <w:rsid w:val="002E6556"/>
    <w:rsid w:val="002E7C8E"/>
    <w:rsid w:val="002E7CAE"/>
    <w:rsid w:val="002F2698"/>
    <w:rsid w:val="002F26F0"/>
    <w:rsid w:val="002F2771"/>
    <w:rsid w:val="002F37A9"/>
    <w:rsid w:val="002F4AA2"/>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746"/>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5DC1"/>
    <w:rsid w:val="00346DB5"/>
    <w:rsid w:val="00347151"/>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41C1"/>
    <w:rsid w:val="00367095"/>
    <w:rsid w:val="00367AA3"/>
    <w:rsid w:val="00367C0F"/>
    <w:rsid w:val="003700A4"/>
    <w:rsid w:val="003708B2"/>
    <w:rsid w:val="003709CB"/>
    <w:rsid w:val="00370E47"/>
    <w:rsid w:val="00372199"/>
    <w:rsid w:val="00373D9E"/>
    <w:rsid w:val="003742AC"/>
    <w:rsid w:val="00375E54"/>
    <w:rsid w:val="00376881"/>
    <w:rsid w:val="00376C14"/>
    <w:rsid w:val="00377CE1"/>
    <w:rsid w:val="003801BE"/>
    <w:rsid w:val="0038032C"/>
    <w:rsid w:val="00384BAF"/>
    <w:rsid w:val="0038577C"/>
    <w:rsid w:val="00385BF0"/>
    <w:rsid w:val="003875CD"/>
    <w:rsid w:val="00390C2D"/>
    <w:rsid w:val="0039103F"/>
    <w:rsid w:val="00391385"/>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47C"/>
    <w:rsid w:val="003B7FE5"/>
    <w:rsid w:val="003C11C8"/>
    <w:rsid w:val="003C184C"/>
    <w:rsid w:val="003C2702"/>
    <w:rsid w:val="003C3854"/>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0384"/>
    <w:rsid w:val="003E074F"/>
    <w:rsid w:val="003E15FA"/>
    <w:rsid w:val="003E1F3D"/>
    <w:rsid w:val="003E21F9"/>
    <w:rsid w:val="003E47B7"/>
    <w:rsid w:val="003E55E4"/>
    <w:rsid w:val="003E5FB3"/>
    <w:rsid w:val="003E66B6"/>
    <w:rsid w:val="003E74E3"/>
    <w:rsid w:val="003E76C9"/>
    <w:rsid w:val="003E7FB7"/>
    <w:rsid w:val="003F05C7"/>
    <w:rsid w:val="003F0856"/>
    <w:rsid w:val="003F0944"/>
    <w:rsid w:val="003F0F3E"/>
    <w:rsid w:val="003F279D"/>
    <w:rsid w:val="003F2CD4"/>
    <w:rsid w:val="003F3108"/>
    <w:rsid w:val="003F4591"/>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5AA9"/>
    <w:rsid w:val="0041730D"/>
    <w:rsid w:val="00420D0D"/>
    <w:rsid w:val="00421105"/>
    <w:rsid w:val="004215D9"/>
    <w:rsid w:val="00422C99"/>
    <w:rsid w:val="004233BA"/>
    <w:rsid w:val="004242F4"/>
    <w:rsid w:val="004253D5"/>
    <w:rsid w:val="00427248"/>
    <w:rsid w:val="004311E4"/>
    <w:rsid w:val="00431869"/>
    <w:rsid w:val="004347EB"/>
    <w:rsid w:val="00437447"/>
    <w:rsid w:val="00440D12"/>
    <w:rsid w:val="00441A92"/>
    <w:rsid w:val="004424A6"/>
    <w:rsid w:val="00443137"/>
    <w:rsid w:val="00444F56"/>
    <w:rsid w:val="00446488"/>
    <w:rsid w:val="00447145"/>
    <w:rsid w:val="004517AA"/>
    <w:rsid w:val="00452CAC"/>
    <w:rsid w:val="004538F1"/>
    <w:rsid w:val="00453E70"/>
    <w:rsid w:val="00457565"/>
    <w:rsid w:val="00457B71"/>
    <w:rsid w:val="00461F34"/>
    <w:rsid w:val="00463768"/>
    <w:rsid w:val="00464093"/>
    <w:rsid w:val="004645ED"/>
    <w:rsid w:val="00465F3A"/>
    <w:rsid w:val="004669E2"/>
    <w:rsid w:val="00466CA4"/>
    <w:rsid w:val="0046700E"/>
    <w:rsid w:val="004676BC"/>
    <w:rsid w:val="00470C31"/>
    <w:rsid w:val="0047141B"/>
    <w:rsid w:val="0047219E"/>
    <w:rsid w:val="004734D0"/>
    <w:rsid w:val="0047556B"/>
    <w:rsid w:val="00475F97"/>
    <w:rsid w:val="00476AF2"/>
    <w:rsid w:val="00477768"/>
    <w:rsid w:val="00481100"/>
    <w:rsid w:val="0048474D"/>
    <w:rsid w:val="004852D8"/>
    <w:rsid w:val="0048611C"/>
    <w:rsid w:val="00487BF4"/>
    <w:rsid w:val="00490242"/>
    <w:rsid w:val="004905C4"/>
    <w:rsid w:val="00492BC5"/>
    <w:rsid w:val="004936C3"/>
    <w:rsid w:val="004943C9"/>
    <w:rsid w:val="004964F1"/>
    <w:rsid w:val="004A16BC"/>
    <w:rsid w:val="004A2B94"/>
    <w:rsid w:val="004A3A67"/>
    <w:rsid w:val="004B0B27"/>
    <w:rsid w:val="004B119C"/>
    <w:rsid w:val="004B24A5"/>
    <w:rsid w:val="004B2DF8"/>
    <w:rsid w:val="004B43EC"/>
    <w:rsid w:val="004B5416"/>
    <w:rsid w:val="004B5CC1"/>
    <w:rsid w:val="004B7C0C"/>
    <w:rsid w:val="004C2CE6"/>
    <w:rsid w:val="004C3898"/>
    <w:rsid w:val="004C5441"/>
    <w:rsid w:val="004C7E48"/>
    <w:rsid w:val="004D0224"/>
    <w:rsid w:val="004D16B7"/>
    <w:rsid w:val="004D36B1"/>
    <w:rsid w:val="004D4248"/>
    <w:rsid w:val="004D43E7"/>
    <w:rsid w:val="004D7EBD"/>
    <w:rsid w:val="004E2680"/>
    <w:rsid w:val="004E28F9"/>
    <w:rsid w:val="004E31B5"/>
    <w:rsid w:val="004E462E"/>
    <w:rsid w:val="004E56DC"/>
    <w:rsid w:val="004E76F4"/>
    <w:rsid w:val="004F0681"/>
    <w:rsid w:val="004F0B4E"/>
    <w:rsid w:val="004F0B6C"/>
    <w:rsid w:val="004F1A63"/>
    <w:rsid w:val="004F2078"/>
    <w:rsid w:val="004F37CC"/>
    <w:rsid w:val="004F43A3"/>
    <w:rsid w:val="004F486C"/>
    <w:rsid w:val="004F4DA3"/>
    <w:rsid w:val="004F506B"/>
    <w:rsid w:val="004F6A06"/>
    <w:rsid w:val="004F7344"/>
    <w:rsid w:val="0050096B"/>
    <w:rsid w:val="00503D0E"/>
    <w:rsid w:val="00504D32"/>
    <w:rsid w:val="00506209"/>
    <w:rsid w:val="00506557"/>
    <w:rsid w:val="0050677A"/>
    <w:rsid w:val="005068C6"/>
    <w:rsid w:val="00506F7D"/>
    <w:rsid w:val="005108D8"/>
    <w:rsid w:val="005116F9"/>
    <w:rsid w:val="00514555"/>
    <w:rsid w:val="005153A7"/>
    <w:rsid w:val="00516DC4"/>
    <w:rsid w:val="00517108"/>
    <w:rsid w:val="00517638"/>
    <w:rsid w:val="005219CF"/>
    <w:rsid w:val="00522864"/>
    <w:rsid w:val="0052303E"/>
    <w:rsid w:val="00525507"/>
    <w:rsid w:val="005270E6"/>
    <w:rsid w:val="005312C8"/>
    <w:rsid w:val="00531534"/>
    <w:rsid w:val="0053211F"/>
    <w:rsid w:val="00533301"/>
    <w:rsid w:val="005338D0"/>
    <w:rsid w:val="00534B59"/>
    <w:rsid w:val="00536759"/>
    <w:rsid w:val="00536DF2"/>
    <w:rsid w:val="00537C62"/>
    <w:rsid w:val="00540F2F"/>
    <w:rsid w:val="00541938"/>
    <w:rsid w:val="005419AB"/>
    <w:rsid w:val="00544CAC"/>
    <w:rsid w:val="005452F7"/>
    <w:rsid w:val="00546970"/>
    <w:rsid w:val="00551C3B"/>
    <w:rsid w:val="00551F2C"/>
    <w:rsid w:val="00552A1A"/>
    <w:rsid w:val="00554E19"/>
    <w:rsid w:val="005608EE"/>
    <w:rsid w:val="0056121F"/>
    <w:rsid w:val="005630A2"/>
    <w:rsid w:val="00564302"/>
    <w:rsid w:val="005648ED"/>
    <w:rsid w:val="005649E3"/>
    <w:rsid w:val="00566257"/>
    <w:rsid w:val="00566890"/>
    <w:rsid w:val="00570D97"/>
    <w:rsid w:val="00571A9C"/>
    <w:rsid w:val="00572505"/>
    <w:rsid w:val="00572FB5"/>
    <w:rsid w:val="0057306A"/>
    <w:rsid w:val="00576F08"/>
    <w:rsid w:val="00577107"/>
    <w:rsid w:val="00577652"/>
    <w:rsid w:val="00577B44"/>
    <w:rsid w:val="00580202"/>
    <w:rsid w:val="005805CA"/>
    <w:rsid w:val="00582809"/>
    <w:rsid w:val="0058507F"/>
    <w:rsid w:val="00586741"/>
    <w:rsid w:val="0058798C"/>
    <w:rsid w:val="005900FA"/>
    <w:rsid w:val="005911A0"/>
    <w:rsid w:val="00591D26"/>
    <w:rsid w:val="005935A4"/>
    <w:rsid w:val="005948C2"/>
    <w:rsid w:val="00595793"/>
    <w:rsid w:val="0059583D"/>
    <w:rsid w:val="00595DCA"/>
    <w:rsid w:val="005965AB"/>
    <w:rsid w:val="0059779B"/>
    <w:rsid w:val="00597ABC"/>
    <w:rsid w:val="005A16B4"/>
    <w:rsid w:val="005A209A"/>
    <w:rsid w:val="005A49CC"/>
    <w:rsid w:val="005A567C"/>
    <w:rsid w:val="005A662D"/>
    <w:rsid w:val="005A6E41"/>
    <w:rsid w:val="005A6F0B"/>
    <w:rsid w:val="005B35D7"/>
    <w:rsid w:val="005B392A"/>
    <w:rsid w:val="005B3AA3"/>
    <w:rsid w:val="005B64C1"/>
    <w:rsid w:val="005B6F83"/>
    <w:rsid w:val="005B7EFF"/>
    <w:rsid w:val="005C098D"/>
    <w:rsid w:val="005C0F36"/>
    <w:rsid w:val="005C147F"/>
    <w:rsid w:val="005C3C87"/>
    <w:rsid w:val="005C44A0"/>
    <w:rsid w:val="005C74FB"/>
    <w:rsid w:val="005D054D"/>
    <w:rsid w:val="005D072E"/>
    <w:rsid w:val="005D10F7"/>
    <w:rsid w:val="005D1602"/>
    <w:rsid w:val="005D182B"/>
    <w:rsid w:val="005D3603"/>
    <w:rsid w:val="005D68DA"/>
    <w:rsid w:val="005D6924"/>
    <w:rsid w:val="005E08BE"/>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5F7FBA"/>
    <w:rsid w:val="00600203"/>
    <w:rsid w:val="00601689"/>
    <w:rsid w:val="0060283C"/>
    <w:rsid w:val="00603452"/>
    <w:rsid w:val="00604F14"/>
    <w:rsid w:val="00605C4F"/>
    <w:rsid w:val="00605F62"/>
    <w:rsid w:val="00607E7B"/>
    <w:rsid w:val="006100F9"/>
    <w:rsid w:val="00611738"/>
    <w:rsid w:val="00611A4D"/>
    <w:rsid w:val="00611B83"/>
    <w:rsid w:val="00613257"/>
    <w:rsid w:val="00615D9C"/>
    <w:rsid w:val="00616B9D"/>
    <w:rsid w:val="00617201"/>
    <w:rsid w:val="00620A71"/>
    <w:rsid w:val="00620D80"/>
    <w:rsid w:val="006234A6"/>
    <w:rsid w:val="00624D23"/>
    <w:rsid w:val="00630001"/>
    <w:rsid w:val="0063038C"/>
    <w:rsid w:val="006311B3"/>
    <w:rsid w:val="00631D46"/>
    <w:rsid w:val="0063284C"/>
    <w:rsid w:val="00632EE8"/>
    <w:rsid w:val="00632F56"/>
    <w:rsid w:val="0063567E"/>
    <w:rsid w:val="00635695"/>
    <w:rsid w:val="00636398"/>
    <w:rsid w:val="006368D3"/>
    <w:rsid w:val="006377EC"/>
    <w:rsid w:val="0064151F"/>
    <w:rsid w:val="00641533"/>
    <w:rsid w:val="0064208D"/>
    <w:rsid w:val="00643475"/>
    <w:rsid w:val="0064396A"/>
    <w:rsid w:val="00645E6E"/>
    <w:rsid w:val="0064624E"/>
    <w:rsid w:val="00646A55"/>
    <w:rsid w:val="00650AB9"/>
    <w:rsid w:val="00650C4F"/>
    <w:rsid w:val="00652681"/>
    <w:rsid w:val="006543C9"/>
    <w:rsid w:val="006556C5"/>
    <w:rsid w:val="00655733"/>
    <w:rsid w:val="00655865"/>
    <w:rsid w:val="00655ACD"/>
    <w:rsid w:val="00656199"/>
    <w:rsid w:val="00656890"/>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E1"/>
    <w:rsid w:val="00671599"/>
    <w:rsid w:val="0067218F"/>
    <w:rsid w:val="00673AE7"/>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949"/>
    <w:rsid w:val="00697052"/>
    <w:rsid w:val="006A2662"/>
    <w:rsid w:val="006A46FB"/>
    <w:rsid w:val="006A4FA2"/>
    <w:rsid w:val="006A5E28"/>
    <w:rsid w:val="006A697B"/>
    <w:rsid w:val="006A7AFF"/>
    <w:rsid w:val="006B1816"/>
    <w:rsid w:val="006B1DBB"/>
    <w:rsid w:val="006B2099"/>
    <w:rsid w:val="006B21F2"/>
    <w:rsid w:val="006B28BA"/>
    <w:rsid w:val="006B3FE9"/>
    <w:rsid w:val="006B50CF"/>
    <w:rsid w:val="006B5AE2"/>
    <w:rsid w:val="006C03B8"/>
    <w:rsid w:val="006C2F82"/>
    <w:rsid w:val="006C388E"/>
    <w:rsid w:val="006C5AA1"/>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700225"/>
    <w:rsid w:val="007004ED"/>
    <w:rsid w:val="00701AA9"/>
    <w:rsid w:val="0070210C"/>
    <w:rsid w:val="00703349"/>
    <w:rsid w:val="0070346E"/>
    <w:rsid w:val="0070451D"/>
    <w:rsid w:val="00704EDB"/>
    <w:rsid w:val="0070537F"/>
    <w:rsid w:val="00705E38"/>
    <w:rsid w:val="00706101"/>
    <w:rsid w:val="00707072"/>
    <w:rsid w:val="00707D61"/>
    <w:rsid w:val="00711ADB"/>
    <w:rsid w:val="0071219D"/>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A1C"/>
    <w:rsid w:val="00741E9A"/>
    <w:rsid w:val="00744312"/>
    <w:rsid w:val="00744332"/>
    <w:rsid w:val="007445A0"/>
    <w:rsid w:val="0074524B"/>
    <w:rsid w:val="00746B45"/>
    <w:rsid w:val="00747D8B"/>
    <w:rsid w:val="00747F96"/>
    <w:rsid w:val="00751228"/>
    <w:rsid w:val="00751A6C"/>
    <w:rsid w:val="007521C5"/>
    <w:rsid w:val="00753BB9"/>
    <w:rsid w:val="00753D85"/>
    <w:rsid w:val="0075517F"/>
    <w:rsid w:val="007554CF"/>
    <w:rsid w:val="007557D3"/>
    <w:rsid w:val="007560B2"/>
    <w:rsid w:val="007571E1"/>
    <w:rsid w:val="007604B2"/>
    <w:rsid w:val="00761A7A"/>
    <w:rsid w:val="00763704"/>
    <w:rsid w:val="00764E53"/>
    <w:rsid w:val="00765281"/>
    <w:rsid w:val="00765C28"/>
    <w:rsid w:val="007661E9"/>
    <w:rsid w:val="00766A62"/>
    <w:rsid w:val="00766BAD"/>
    <w:rsid w:val="0077021A"/>
    <w:rsid w:val="00772A57"/>
    <w:rsid w:val="00772D70"/>
    <w:rsid w:val="00772EBF"/>
    <w:rsid w:val="007730BD"/>
    <w:rsid w:val="0077514A"/>
    <w:rsid w:val="007755F2"/>
    <w:rsid w:val="007764E2"/>
    <w:rsid w:val="00776971"/>
    <w:rsid w:val="00777D2F"/>
    <w:rsid w:val="007804C0"/>
    <w:rsid w:val="0078177E"/>
    <w:rsid w:val="007818E1"/>
    <w:rsid w:val="0078223F"/>
    <w:rsid w:val="00782566"/>
    <w:rsid w:val="0078304C"/>
    <w:rsid w:val="00783673"/>
    <w:rsid w:val="00784C63"/>
    <w:rsid w:val="00785490"/>
    <w:rsid w:val="00785737"/>
    <w:rsid w:val="00785F6E"/>
    <w:rsid w:val="00786187"/>
    <w:rsid w:val="007901CA"/>
    <w:rsid w:val="00790592"/>
    <w:rsid w:val="007925EA"/>
    <w:rsid w:val="00792BFB"/>
    <w:rsid w:val="00793CD8"/>
    <w:rsid w:val="007948AC"/>
    <w:rsid w:val="00795C92"/>
    <w:rsid w:val="00796231"/>
    <w:rsid w:val="00796CFA"/>
    <w:rsid w:val="00797D43"/>
    <w:rsid w:val="007A00F1"/>
    <w:rsid w:val="007A0173"/>
    <w:rsid w:val="007A0D10"/>
    <w:rsid w:val="007A19A7"/>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5F28"/>
    <w:rsid w:val="007C603F"/>
    <w:rsid w:val="007C60BF"/>
    <w:rsid w:val="007C6A07"/>
    <w:rsid w:val="007C75A1"/>
    <w:rsid w:val="007C77A5"/>
    <w:rsid w:val="007D04E5"/>
    <w:rsid w:val="007D1A96"/>
    <w:rsid w:val="007D34FF"/>
    <w:rsid w:val="007D4CA0"/>
    <w:rsid w:val="007D5901"/>
    <w:rsid w:val="007D5BFF"/>
    <w:rsid w:val="007D7526"/>
    <w:rsid w:val="007E19FC"/>
    <w:rsid w:val="007E2CC6"/>
    <w:rsid w:val="007E4610"/>
    <w:rsid w:val="007E4715"/>
    <w:rsid w:val="007E4DCE"/>
    <w:rsid w:val="007E505B"/>
    <w:rsid w:val="007E54B6"/>
    <w:rsid w:val="007E5EF5"/>
    <w:rsid w:val="007E7091"/>
    <w:rsid w:val="007E72D0"/>
    <w:rsid w:val="007E76A2"/>
    <w:rsid w:val="007F1A97"/>
    <w:rsid w:val="007F2169"/>
    <w:rsid w:val="007F3538"/>
    <w:rsid w:val="0080049B"/>
    <w:rsid w:val="00801FF0"/>
    <w:rsid w:val="008022C2"/>
    <w:rsid w:val="00803A34"/>
    <w:rsid w:val="00803FAE"/>
    <w:rsid w:val="0080605F"/>
    <w:rsid w:val="00806FCA"/>
    <w:rsid w:val="008070CF"/>
    <w:rsid w:val="00807786"/>
    <w:rsid w:val="00810966"/>
    <w:rsid w:val="00810BB3"/>
    <w:rsid w:val="00811896"/>
    <w:rsid w:val="00811FCB"/>
    <w:rsid w:val="008121DF"/>
    <w:rsid w:val="00813ED7"/>
    <w:rsid w:val="00813F83"/>
    <w:rsid w:val="008158D6"/>
    <w:rsid w:val="0081657E"/>
    <w:rsid w:val="00817196"/>
    <w:rsid w:val="00817EDE"/>
    <w:rsid w:val="008208B6"/>
    <w:rsid w:val="00821DF5"/>
    <w:rsid w:val="008235DB"/>
    <w:rsid w:val="00824AB4"/>
    <w:rsid w:val="00825C42"/>
    <w:rsid w:val="00825D25"/>
    <w:rsid w:val="00826036"/>
    <w:rsid w:val="00827D6F"/>
    <w:rsid w:val="008311BC"/>
    <w:rsid w:val="0083203C"/>
    <w:rsid w:val="008326C3"/>
    <w:rsid w:val="008343CC"/>
    <w:rsid w:val="00835610"/>
    <w:rsid w:val="00836B2C"/>
    <w:rsid w:val="008376AC"/>
    <w:rsid w:val="00840953"/>
    <w:rsid w:val="0084185C"/>
    <w:rsid w:val="00842B94"/>
    <w:rsid w:val="00842C6A"/>
    <w:rsid w:val="008433A5"/>
    <w:rsid w:val="00844305"/>
    <w:rsid w:val="008444E8"/>
    <w:rsid w:val="00844E80"/>
    <w:rsid w:val="00846624"/>
    <w:rsid w:val="00846FE7"/>
    <w:rsid w:val="00847182"/>
    <w:rsid w:val="00850CEC"/>
    <w:rsid w:val="008524A8"/>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92A"/>
    <w:rsid w:val="00875CD7"/>
    <w:rsid w:val="00876B4D"/>
    <w:rsid w:val="00877F18"/>
    <w:rsid w:val="00881D9A"/>
    <w:rsid w:val="00884238"/>
    <w:rsid w:val="008848F9"/>
    <w:rsid w:val="00887C23"/>
    <w:rsid w:val="008912EF"/>
    <w:rsid w:val="008926B4"/>
    <w:rsid w:val="00892C76"/>
    <w:rsid w:val="00893B51"/>
    <w:rsid w:val="00894866"/>
    <w:rsid w:val="00894A88"/>
    <w:rsid w:val="00895386"/>
    <w:rsid w:val="00897DAD"/>
    <w:rsid w:val="008A00BB"/>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6E16"/>
    <w:rsid w:val="008C7573"/>
    <w:rsid w:val="008D30B6"/>
    <w:rsid w:val="008D34F1"/>
    <w:rsid w:val="008D39D8"/>
    <w:rsid w:val="008D3F88"/>
    <w:rsid w:val="008D6BBB"/>
    <w:rsid w:val="008D6D1A"/>
    <w:rsid w:val="008E065E"/>
    <w:rsid w:val="008E0927"/>
    <w:rsid w:val="008E1909"/>
    <w:rsid w:val="008E3A8F"/>
    <w:rsid w:val="008E576F"/>
    <w:rsid w:val="008E64D1"/>
    <w:rsid w:val="008E7113"/>
    <w:rsid w:val="008F0377"/>
    <w:rsid w:val="008F1284"/>
    <w:rsid w:val="008F1EAB"/>
    <w:rsid w:val="008F33DC"/>
    <w:rsid w:val="008F3EAB"/>
    <w:rsid w:val="008F477F"/>
    <w:rsid w:val="008F69F2"/>
    <w:rsid w:val="00901FF1"/>
    <w:rsid w:val="00902350"/>
    <w:rsid w:val="009027A0"/>
    <w:rsid w:val="0090281F"/>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6D65"/>
    <w:rsid w:val="009176D7"/>
    <w:rsid w:val="00917CE9"/>
    <w:rsid w:val="00920BF2"/>
    <w:rsid w:val="00922010"/>
    <w:rsid w:val="00923C16"/>
    <w:rsid w:val="00925EE6"/>
    <w:rsid w:val="00927578"/>
    <w:rsid w:val="00927AAE"/>
    <w:rsid w:val="00930378"/>
    <w:rsid w:val="00930B2C"/>
    <w:rsid w:val="00931BD9"/>
    <w:rsid w:val="0093294C"/>
    <w:rsid w:val="009342BE"/>
    <w:rsid w:val="009368F3"/>
    <w:rsid w:val="009413C2"/>
    <w:rsid w:val="00941636"/>
    <w:rsid w:val="009423FE"/>
    <w:rsid w:val="00942EA5"/>
    <w:rsid w:val="00943742"/>
    <w:rsid w:val="009446F3"/>
    <w:rsid w:val="00945C05"/>
    <w:rsid w:val="00946436"/>
    <w:rsid w:val="00946945"/>
    <w:rsid w:val="00946FE1"/>
    <w:rsid w:val="00947713"/>
    <w:rsid w:val="00950663"/>
    <w:rsid w:val="0095091A"/>
    <w:rsid w:val="00950ABA"/>
    <w:rsid w:val="00950DE7"/>
    <w:rsid w:val="0095149C"/>
    <w:rsid w:val="009514FE"/>
    <w:rsid w:val="00953920"/>
    <w:rsid w:val="00953D47"/>
    <w:rsid w:val="00955615"/>
    <w:rsid w:val="0095681E"/>
    <w:rsid w:val="009572D4"/>
    <w:rsid w:val="00957954"/>
    <w:rsid w:val="00960F0C"/>
    <w:rsid w:val="00961921"/>
    <w:rsid w:val="00963B43"/>
    <w:rsid w:val="0096430A"/>
    <w:rsid w:val="0096554B"/>
    <w:rsid w:val="0096584A"/>
    <w:rsid w:val="009670B9"/>
    <w:rsid w:val="009675F6"/>
    <w:rsid w:val="009707D5"/>
    <w:rsid w:val="00971DE1"/>
    <w:rsid w:val="00971F08"/>
    <w:rsid w:val="00972011"/>
    <w:rsid w:val="0097328F"/>
    <w:rsid w:val="009741DE"/>
    <w:rsid w:val="00974CD1"/>
    <w:rsid w:val="00974D42"/>
    <w:rsid w:val="0097577E"/>
    <w:rsid w:val="0097603D"/>
    <w:rsid w:val="00976949"/>
    <w:rsid w:val="00980477"/>
    <w:rsid w:val="00980584"/>
    <w:rsid w:val="0098126A"/>
    <w:rsid w:val="00981AFA"/>
    <w:rsid w:val="009820B2"/>
    <w:rsid w:val="00983A0A"/>
    <w:rsid w:val="00984E0D"/>
    <w:rsid w:val="00985253"/>
    <w:rsid w:val="009853B3"/>
    <w:rsid w:val="009861BF"/>
    <w:rsid w:val="009874EC"/>
    <w:rsid w:val="00987CC2"/>
    <w:rsid w:val="00990239"/>
    <w:rsid w:val="00990630"/>
    <w:rsid w:val="00991761"/>
    <w:rsid w:val="00993AA3"/>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9E8"/>
    <w:rsid w:val="009C1B45"/>
    <w:rsid w:val="009C2254"/>
    <w:rsid w:val="009C2348"/>
    <w:rsid w:val="009C2461"/>
    <w:rsid w:val="009C403E"/>
    <w:rsid w:val="009C56B1"/>
    <w:rsid w:val="009C7146"/>
    <w:rsid w:val="009C78DB"/>
    <w:rsid w:val="009D4BFF"/>
    <w:rsid w:val="009D4FF0"/>
    <w:rsid w:val="009D503E"/>
    <w:rsid w:val="009D5386"/>
    <w:rsid w:val="009D5BAE"/>
    <w:rsid w:val="009D703C"/>
    <w:rsid w:val="009D718F"/>
    <w:rsid w:val="009E068F"/>
    <w:rsid w:val="009E0C4D"/>
    <w:rsid w:val="009E14E0"/>
    <w:rsid w:val="009E1967"/>
    <w:rsid w:val="009E2F9A"/>
    <w:rsid w:val="009E3503"/>
    <w:rsid w:val="009E35DB"/>
    <w:rsid w:val="009E41BB"/>
    <w:rsid w:val="009E47A3"/>
    <w:rsid w:val="009E6944"/>
    <w:rsid w:val="009E78E2"/>
    <w:rsid w:val="009F0033"/>
    <w:rsid w:val="009F057B"/>
    <w:rsid w:val="009F08F3"/>
    <w:rsid w:val="009F1ECE"/>
    <w:rsid w:val="009F344F"/>
    <w:rsid w:val="009F3937"/>
    <w:rsid w:val="009F4A9D"/>
    <w:rsid w:val="009F6CEA"/>
    <w:rsid w:val="00A01BF2"/>
    <w:rsid w:val="00A01FC1"/>
    <w:rsid w:val="00A025F5"/>
    <w:rsid w:val="00A02B88"/>
    <w:rsid w:val="00A0393B"/>
    <w:rsid w:val="00A048A8"/>
    <w:rsid w:val="00A04F49"/>
    <w:rsid w:val="00A078D4"/>
    <w:rsid w:val="00A1083B"/>
    <w:rsid w:val="00A12AF4"/>
    <w:rsid w:val="00A13E54"/>
    <w:rsid w:val="00A13F46"/>
    <w:rsid w:val="00A14D19"/>
    <w:rsid w:val="00A153E8"/>
    <w:rsid w:val="00A15676"/>
    <w:rsid w:val="00A15B74"/>
    <w:rsid w:val="00A174AA"/>
    <w:rsid w:val="00A17F63"/>
    <w:rsid w:val="00A2193B"/>
    <w:rsid w:val="00A21C94"/>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2D9A"/>
    <w:rsid w:val="00A44C33"/>
    <w:rsid w:val="00A45B74"/>
    <w:rsid w:val="00A52E1D"/>
    <w:rsid w:val="00A5457A"/>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2405"/>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4AB8"/>
    <w:rsid w:val="00AB4D15"/>
    <w:rsid w:val="00AB54D1"/>
    <w:rsid w:val="00AB655E"/>
    <w:rsid w:val="00AC007F"/>
    <w:rsid w:val="00AC13DB"/>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1F3B"/>
    <w:rsid w:val="00B02AA9"/>
    <w:rsid w:val="00B02E9E"/>
    <w:rsid w:val="00B02F11"/>
    <w:rsid w:val="00B02FA3"/>
    <w:rsid w:val="00B03EEA"/>
    <w:rsid w:val="00B05084"/>
    <w:rsid w:val="00B100CC"/>
    <w:rsid w:val="00B10383"/>
    <w:rsid w:val="00B11786"/>
    <w:rsid w:val="00B1181F"/>
    <w:rsid w:val="00B11965"/>
    <w:rsid w:val="00B11B1A"/>
    <w:rsid w:val="00B11CA8"/>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449"/>
    <w:rsid w:val="00B31FE2"/>
    <w:rsid w:val="00B32A0F"/>
    <w:rsid w:val="00B3314C"/>
    <w:rsid w:val="00B372AA"/>
    <w:rsid w:val="00B40445"/>
    <w:rsid w:val="00B41154"/>
    <w:rsid w:val="00B41888"/>
    <w:rsid w:val="00B42588"/>
    <w:rsid w:val="00B429CF"/>
    <w:rsid w:val="00B42BDB"/>
    <w:rsid w:val="00B43012"/>
    <w:rsid w:val="00B43F55"/>
    <w:rsid w:val="00B44085"/>
    <w:rsid w:val="00B4408D"/>
    <w:rsid w:val="00B44B12"/>
    <w:rsid w:val="00B44F69"/>
    <w:rsid w:val="00B45A52"/>
    <w:rsid w:val="00B45C57"/>
    <w:rsid w:val="00B45E37"/>
    <w:rsid w:val="00B45F12"/>
    <w:rsid w:val="00B46175"/>
    <w:rsid w:val="00B465DC"/>
    <w:rsid w:val="00B50F48"/>
    <w:rsid w:val="00B51005"/>
    <w:rsid w:val="00B51F19"/>
    <w:rsid w:val="00B52696"/>
    <w:rsid w:val="00B52ED7"/>
    <w:rsid w:val="00B57AE8"/>
    <w:rsid w:val="00B57C83"/>
    <w:rsid w:val="00B610D9"/>
    <w:rsid w:val="00B61C19"/>
    <w:rsid w:val="00B62AAA"/>
    <w:rsid w:val="00B664C7"/>
    <w:rsid w:val="00B675B0"/>
    <w:rsid w:val="00B7052C"/>
    <w:rsid w:val="00B72C6B"/>
    <w:rsid w:val="00B72EBB"/>
    <w:rsid w:val="00B739F6"/>
    <w:rsid w:val="00B747CB"/>
    <w:rsid w:val="00B75D80"/>
    <w:rsid w:val="00B76AF9"/>
    <w:rsid w:val="00B77A1B"/>
    <w:rsid w:val="00B81A6C"/>
    <w:rsid w:val="00B82CB0"/>
    <w:rsid w:val="00B83458"/>
    <w:rsid w:val="00B83477"/>
    <w:rsid w:val="00B83FE2"/>
    <w:rsid w:val="00B84402"/>
    <w:rsid w:val="00B85524"/>
    <w:rsid w:val="00B85DE5"/>
    <w:rsid w:val="00B905E8"/>
    <w:rsid w:val="00B90F73"/>
    <w:rsid w:val="00B92605"/>
    <w:rsid w:val="00B93B59"/>
    <w:rsid w:val="00B9406A"/>
    <w:rsid w:val="00B9530D"/>
    <w:rsid w:val="00BA14BE"/>
    <w:rsid w:val="00BA1718"/>
    <w:rsid w:val="00BA18D5"/>
    <w:rsid w:val="00BA1AA5"/>
    <w:rsid w:val="00BA2280"/>
    <w:rsid w:val="00BA28E7"/>
    <w:rsid w:val="00BA2A08"/>
    <w:rsid w:val="00BA3D83"/>
    <w:rsid w:val="00BA3F0E"/>
    <w:rsid w:val="00BA56D2"/>
    <w:rsid w:val="00BA5D3F"/>
    <w:rsid w:val="00BA76E0"/>
    <w:rsid w:val="00BB06E6"/>
    <w:rsid w:val="00BB21BD"/>
    <w:rsid w:val="00BB2A25"/>
    <w:rsid w:val="00BB3477"/>
    <w:rsid w:val="00BB51E9"/>
    <w:rsid w:val="00BC0FDC"/>
    <w:rsid w:val="00BC11D4"/>
    <w:rsid w:val="00BC3053"/>
    <w:rsid w:val="00BC3653"/>
    <w:rsid w:val="00BC4D2E"/>
    <w:rsid w:val="00BC5252"/>
    <w:rsid w:val="00BD0D06"/>
    <w:rsid w:val="00BD1BB6"/>
    <w:rsid w:val="00BD2AED"/>
    <w:rsid w:val="00BD3604"/>
    <w:rsid w:val="00BD48AC"/>
    <w:rsid w:val="00BD4B3F"/>
    <w:rsid w:val="00BD5F1A"/>
    <w:rsid w:val="00BD674D"/>
    <w:rsid w:val="00BE1234"/>
    <w:rsid w:val="00BE24B3"/>
    <w:rsid w:val="00BE2971"/>
    <w:rsid w:val="00BE2E43"/>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6B1E"/>
    <w:rsid w:val="00C07377"/>
    <w:rsid w:val="00C10478"/>
    <w:rsid w:val="00C113F0"/>
    <w:rsid w:val="00C12107"/>
    <w:rsid w:val="00C13395"/>
    <w:rsid w:val="00C14D4B"/>
    <w:rsid w:val="00C1513C"/>
    <w:rsid w:val="00C154BB"/>
    <w:rsid w:val="00C15948"/>
    <w:rsid w:val="00C165B2"/>
    <w:rsid w:val="00C16CB3"/>
    <w:rsid w:val="00C22921"/>
    <w:rsid w:val="00C254F9"/>
    <w:rsid w:val="00C2622E"/>
    <w:rsid w:val="00C26B5D"/>
    <w:rsid w:val="00C26FAA"/>
    <w:rsid w:val="00C27662"/>
    <w:rsid w:val="00C279B5"/>
    <w:rsid w:val="00C27C45"/>
    <w:rsid w:val="00C30D09"/>
    <w:rsid w:val="00C31A06"/>
    <w:rsid w:val="00C3719D"/>
    <w:rsid w:val="00C37A08"/>
    <w:rsid w:val="00C37EC7"/>
    <w:rsid w:val="00C405C6"/>
    <w:rsid w:val="00C41CB3"/>
    <w:rsid w:val="00C435C7"/>
    <w:rsid w:val="00C4527D"/>
    <w:rsid w:val="00C4734F"/>
    <w:rsid w:val="00C47695"/>
    <w:rsid w:val="00C50C00"/>
    <w:rsid w:val="00C52E97"/>
    <w:rsid w:val="00C53013"/>
    <w:rsid w:val="00C54995"/>
    <w:rsid w:val="00C54D41"/>
    <w:rsid w:val="00C60783"/>
    <w:rsid w:val="00C611E6"/>
    <w:rsid w:val="00C61309"/>
    <w:rsid w:val="00C62A52"/>
    <w:rsid w:val="00C63939"/>
    <w:rsid w:val="00C64672"/>
    <w:rsid w:val="00C65D3E"/>
    <w:rsid w:val="00C70697"/>
    <w:rsid w:val="00C71467"/>
    <w:rsid w:val="00C71560"/>
    <w:rsid w:val="00C72B97"/>
    <w:rsid w:val="00C72EF4"/>
    <w:rsid w:val="00C740DE"/>
    <w:rsid w:val="00C74E43"/>
    <w:rsid w:val="00C74E8B"/>
    <w:rsid w:val="00C75D2F"/>
    <w:rsid w:val="00C766E9"/>
    <w:rsid w:val="00C767BE"/>
    <w:rsid w:val="00C76963"/>
    <w:rsid w:val="00C76E3C"/>
    <w:rsid w:val="00C802FD"/>
    <w:rsid w:val="00C809A7"/>
    <w:rsid w:val="00C81568"/>
    <w:rsid w:val="00C83966"/>
    <w:rsid w:val="00C8446E"/>
    <w:rsid w:val="00C84DCD"/>
    <w:rsid w:val="00C85A04"/>
    <w:rsid w:val="00C869BF"/>
    <w:rsid w:val="00C87005"/>
    <w:rsid w:val="00C87389"/>
    <w:rsid w:val="00C9027A"/>
    <w:rsid w:val="00C9068E"/>
    <w:rsid w:val="00C91288"/>
    <w:rsid w:val="00C91B05"/>
    <w:rsid w:val="00C92319"/>
    <w:rsid w:val="00C93C4B"/>
    <w:rsid w:val="00C944AB"/>
    <w:rsid w:val="00C95B40"/>
    <w:rsid w:val="00C962C6"/>
    <w:rsid w:val="00C97565"/>
    <w:rsid w:val="00CA1922"/>
    <w:rsid w:val="00CA1ED8"/>
    <w:rsid w:val="00CA513C"/>
    <w:rsid w:val="00CA5EB4"/>
    <w:rsid w:val="00CA7A0F"/>
    <w:rsid w:val="00CB05A9"/>
    <w:rsid w:val="00CB1382"/>
    <w:rsid w:val="00CB138C"/>
    <w:rsid w:val="00CB15CD"/>
    <w:rsid w:val="00CB1E20"/>
    <w:rsid w:val="00CB1F63"/>
    <w:rsid w:val="00CB3859"/>
    <w:rsid w:val="00CB6158"/>
    <w:rsid w:val="00CB6301"/>
    <w:rsid w:val="00CB7170"/>
    <w:rsid w:val="00CB7DD8"/>
    <w:rsid w:val="00CC040E"/>
    <w:rsid w:val="00CC111F"/>
    <w:rsid w:val="00CC1519"/>
    <w:rsid w:val="00CC2011"/>
    <w:rsid w:val="00CC2F52"/>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0453D"/>
    <w:rsid w:val="00D10249"/>
    <w:rsid w:val="00D10C77"/>
    <w:rsid w:val="00D115C3"/>
    <w:rsid w:val="00D11897"/>
    <w:rsid w:val="00D1211F"/>
    <w:rsid w:val="00D13135"/>
    <w:rsid w:val="00D13E4E"/>
    <w:rsid w:val="00D16C5D"/>
    <w:rsid w:val="00D17C1F"/>
    <w:rsid w:val="00D201D1"/>
    <w:rsid w:val="00D21B3E"/>
    <w:rsid w:val="00D239A7"/>
    <w:rsid w:val="00D23F47"/>
    <w:rsid w:val="00D2454E"/>
    <w:rsid w:val="00D254ED"/>
    <w:rsid w:val="00D27025"/>
    <w:rsid w:val="00D27DF3"/>
    <w:rsid w:val="00D3005B"/>
    <w:rsid w:val="00D36E71"/>
    <w:rsid w:val="00D37C70"/>
    <w:rsid w:val="00D37D87"/>
    <w:rsid w:val="00D37E56"/>
    <w:rsid w:val="00D40B33"/>
    <w:rsid w:val="00D418F2"/>
    <w:rsid w:val="00D4318F"/>
    <w:rsid w:val="00D438BF"/>
    <w:rsid w:val="00D440F8"/>
    <w:rsid w:val="00D4457E"/>
    <w:rsid w:val="00D44A43"/>
    <w:rsid w:val="00D469F0"/>
    <w:rsid w:val="00D516CC"/>
    <w:rsid w:val="00D52959"/>
    <w:rsid w:val="00D546FF"/>
    <w:rsid w:val="00D54C7E"/>
    <w:rsid w:val="00D54D47"/>
    <w:rsid w:val="00D55AD5"/>
    <w:rsid w:val="00D57234"/>
    <w:rsid w:val="00D576CA"/>
    <w:rsid w:val="00D60E13"/>
    <w:rsid w:val="00D61408"/>
    <w:rsid w:val="00D61A55"/>
    <w:rsid w:val="00D61AF5"/>
    <w:rsid w:val="00D62CD5"/>
    <w:rsid w:val="00D63834"/>
    <w:rsid w:val="00D6418F"/>
    <w:rsid w:val="00D6435F"/>
    <w:rsid w:val="00D644EA"/>
    <w:rsid w:val="00D64D7C"/>
    <w:rsid w:val="00D652B5"/>
    <w:rsid w:val="00D66155"/>
    <w:rsid w:val="00D66EEC"/>
    <w:rsid w:val="00D708B0"/>
    <w:rsid w:val="00D72696"/>
    <w:rsid w:val="00D7357B"/>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18C7"/>
    <w:rsid w:val="00DB272E"/>
    <w:rsid w:val="00DB2889"/>
    <w:rsid w:val="00DB377D"/>
    <w:rsid w:val="00DB3971"/>
    <w:rsid w:val="00DB3F72"/>
    <w:rsid w:val="00DB526C"/>
    <w:rsid w:val="00DC01FD"/>
    <w:rsid w:val="00DC1EB9"/>
    <w:rsid w:val="00DC2D36"/>
    <w:rsid w:val="00DC3095"/>
    <w:rsid w:val="00DC3AF3"/>
    <w:rsid w:val="00DC3B09"/>
    <w:rsid w:val="00DC46E3"/>
    <w:rsid w:val="00DC53EF"/>
    <w:rsid w:val="00DD1FAC"/>
    <w:rsid w:val="00DE3B9A"/>
    <w:rsid w:val="00DE3C86"/>
    <w:rsid w:val="00DE3FC8"/>
    <w:rsid w:val="00DE5608"/>
    <w:rsid w:val="00DE58D0"/>
    <w:rsid w:val="00DE654F"/>
    <w:rsid w:val="00DF0AFA"/>
    <w:rsid w:val="00DF0B6E"/>
    <w:rsid w:val="00DF15E0"/>
    <w:rsid w:val="00DF1C9B"/>
    <w:rsid w:val="00DF2B4D"/>
    <w:rsid w:val="00DF37A0"/>
    <w:rsid w:val="00DF4ACC"/>
    <w:rsid w:val="00DF6000"/>
    <w:rsid w:val="00DF6973"/>
    <w:rsid w:val="00DF7648"/>
    <w:rsid w:val="00DF7F38"/>
    <w:rsid w:val="00E069E3"/>
    <w:rsid w:val="00E076E3"/>
    <w:rsid w:val="00E07FCC"/>
    <w:rsid w:val="00E110E7"/>
    <w:rsid w:val="00E11B20"/>
    <w:rsid w:val="00E130B1"/>
    <w:rsid w:val="00E13151"/>
    <w:rsid w:val="00E13E34"/>
    <w:rsid w:val="00E161E9"/>
    <w:rsid w:val="00E1691D"/>
    <w:rsid w:val="00E17FA2"/>
    <w:rsid w:val="00E20056"/>
    <w:rsid w:val="00E22330"/>
    <w:rsid w:val="00E22E96"/>
    <w:rsid w:val="00E2377D"/>
    <w:rsid w:val="00E23A46"/>
    <w:rsid w:val="00E25372"/>
    <w:rsid w:val="00E30B5A"/>
    <w:rsid w:val="00E3123D"/>
    <w:rsid w:val="00E31461"/>
    <w:rsid w:val="00E31D43"/>
    <w:rsid w:val="00E32608"/>
    <w:rsid w:val="00E3290B"/>
    <w:rsid w:val="00E3304A"/>
    <w:rsid w:val="00E33225"/>
    <w:rsid w:val="00E3328F"/>
    <w:rsid w:val="00E34188"/>
    <w:rsid w:val="00E345CD"/>
    <w:rsid w:val="00E34B6E"/>
    <w:rsid w:val="00E34CE0"/>
    <w:rsid w:val="00E35559"/>
    <w:rsid w:val="00E35659"/>
    <w:rsid w:val="00E3662E"/>
    <w:rsid w:val="00E3713B"/>
    <w:rsid w:val="00E3723A"/>
    <w:rsid w:val="00E37860"/>
    <w:rsid w:val="00E40427"/>
    <w:rsid w:val="00E4042E"/>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447"/>
    <w:rsid w:val="00E57565"/>
    <w:rsid w:val="00E60102"/>
    <w:rsid w:val="00E61FA8"/>
    <w:rsid w:val="00E63838"/>
    <w:rsid w:val="00E64434"/>
    <w:rsid w:val="00E64736"/>
    <w:rsid w:val="00E663A0"/>
    <w:rsid w:val="00E66A35"/>
    <w:rsid w:val="00E66B02"/>
    <w:rsid w:val="00E66F9D"/>
    <w:rsid w:val="00E67907"/>
    <w:rsid w:val="00E67C51"/>
    <w:rsid w:val="00E67E97"/>
    <w:rsid w:val="00E71878"/>
    <w:rsid w:val="00E72EFC"/>
    <w:rsid w:val="00E735BC"/>
    <w:rsid w:val="00E73EC2"/>
    <w:rsid w:val="00E75374"/>
    <w:rsid w:val="00E758EC"/>
    <w:rsid w:val="00E773AC"/>
    <w:rsid w:val="00E80F00"/>
    <w:rsid w:val="00E82289"/>
    <w:rsid w:val="00E8234C"/>
    <w:rsid w:val="00E82D65"/>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5EF8"/>
    <w:rsid w:val="00EA5FC2"/>
    <w:rsid w:val="00EA700F"/>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2E83"/>
    <w:rsid w:val="00ED37C8"/>
    <w:rsid w:val="00ED4F7D"/>
    <w:rsid w:val="00ED5518"/>
    <w:rsid w:val="00ED7278"/>
    <w:rsid w:val="00EE0B9E"/>
    <w:rsid w:val="00EE0EE3"/>
    <w:rsid w:val="00EE3C36"/>
    <w:rsid w:val="00EE4064"/>
    <w:rsid w:val="00EE6EC8"/>
    <w:rsid w:val="00EF18FE"/>
    <w:rsid w:val="00EF5787"/>
    <w:rsid w:val="00EF60D0"/>
    <w:rsid w:val="00EF79FB"/>
    <w:rsid w:val="00F02087"/>
    <w:rsid w:val="00F043D6"/>
    <w:rsid w:val="00F0474A"/>
    <w:rsid w:val="00F0528D"/>
    <w:rsid w:val="00F055DA"/>
    <w:rsid w:val="00F06C67"/>
    <w:rsid w:val="00F06DFD"/>
    <w:rsid w:val="00F071D1"/>
    <w:rsid w:val="00F07533"/>
    <w:rsid w:val="00F10629"/>
    <w:rsid w:val="00F11772"/>
    <w:rsid w:val="00F1235A"/>
    <w:rsid w:val="00F143CB"/>
    <w:rsid w:val="00F1486C"/>
    <w:rsid w:val="00F14A54"/>
    <w:rsid w:val="00F15FA5"/>
    <w:rsid w:val="00F17121"/>
    <w:rsid w:val="00F209B7"/>
    <w:rsid w:val="00F22323"/>
    <w:rsid w:val="00F23335"/>
    <w:rsid w:val="00F2376F"/>
    <w:rsid w:val="00F243D8"/>
    <w:rsid w:val="00F24FE3"/>
    <w:rsid w:val="00F252BE"/>
    <w:rsid w:val="00F26BBF"/>
    <w:rsid w:val="00F2729A"/>
    <w:rsid w:val="00F30060"/>
    <w:rsid w:val="00F30828"/>
    <w:rsid w:val="00F30DB9"/>
    <w:rsid w:val="00F313D6"/>
    <w:rsid w:val="00F3191B"/>
    <w:rsid w:val="00F33261"/>
    <w:rsid w:val="00F36417"/>
    <w:rsid w:val="00F40F0C"/>
    <w:rsid w:val="00F42531"/>
    <w:rsid w:val="00F43740"/>
    <w:rsid w:val="00F47057"/>
    <w:rsid w:val="00F4766C"/>
    <w:rsid w:val="00F502A5"/>
    <w:rsid w:val="00F507D1"/>
    <w:rsid w:val="00F519CE"/>
    <w:rsid w:val="00F51ADA"/>
    <w:rsid w:val="00F52865"/>
    <w:rsid w:val="00F569E7"/>
    <w:rsid w:val="00F607C5"/>
    <w:rsid w:val="00F60DEA"/>
    <w:rsid w:val="00F61932"/>
    <w:rsid w:val="00F6302A"/>
    <w:rsid w:val="00F64C2B"/>
    <w:rsid w:val="00F651BE"/>
    <w:rsid w:val="00F67F53"/>
    <w:rsid w:val="00F703BE"/>
    <w:rsid w:val="00F715BA"/>
    <w:rsid w:val="00F71F69"/>
    <w:rsid w:val="00F72052"/>
    <w:rsid w:val="00F72B72"/>
    <w:rsid w:val="00F74BB9"/>
    <w:rsid w:val="00F75582"/>
    <w:rsid w:val="00F75947"/>
    <w:rsid w:val="00F75A7F"/>
    <w:rsid w:val="00F76452"/>
    <w:rsid w:val="00F76BD3"/>
    <w:rsid w:val="00F76EFA"/>
    <w:rsid w:val="00F804BE"/>
    <w:rsid w:val="00F817CE"/>
    <w:rsid w:val="00F82038"/>
    <w:rsid w:val="00F82236"/>
    <w:rsid w:val="00F83224"/>
    <w:rsid w:val="00F8456C"/>
    <w:rsid w:val="00F85701"/>
    <w:rsid w:val="00F859D8"/>
    <w:rsid w:val="00F868F5"/>
    <w:rsid w:val="00F9056A"/>
    <w:rsid w:val="00F90EEA"/>
    <w:rsid w:val="00F90F8D"/>
    <w:rsid w:val="00F92782"/>
    <w:rsid w:val="00F92878"/>
    <w:rsid w:val="00F93AA9"/>
    <w:rsid w:val="00F9560B"/>
    <w:rsid w:val="00F961BE"/>
    <w:rsid w:val="00F96985"/>
    <w:rsid w:val="00F97838"/>
    <w:rsid w:val="00FA0C81"/>
    <w:rsid w:val="00FA1429"/>
    <w:rsid w:val="00FA1474"/>
    <w:rsid w:val="00FA16AF"/>
    <w:rsid w:val="00FA2BB3"/>
    <w:rsid w:val="00FA45A3"/>
    <w:rsid w:val="00FA56F1"/>
    <w:rsid w:val="00FA7F0F"/>
    <w:rsid w:val="00FB2219"/>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2C9A"/>
    <w:rsid w:val="00FD3920"/>
    <w:rsid w:val="00FD3962"/>
    <w:rsid w:val="00FD3FB3"/>
    <w:rsid w:val="00FD47ED"/>
    <w:rsid w:val="00FD483B"/>
    <w:rsid w:val="00FD5C14"/>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0151"/>
    <w:rsid w:val="00FF2E06"/>
    <w:rsid w:val="00FF3141"/>
    <w:rsid w:val="00FF335B"/>
    <w:rsid w:val="00FF45A5"/>
    <w:rsid w:val="00FF5C1F"/>
    <w:rsid w:val="00FF5C91"/>
    <w:rsid w:val="00FF6867"/>
    <w:rsid w:val="00FF6C49"/>
    <w:rsid w:val="00FF78D8"/>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B1Zchn">
    <w:name w:val="B1 Zchn"/>
    <w:rsid w:val="00E069E3"/>
    <w:rPr>
      <w:rFonts w:ascii="Times New Roman" w:hAnsi="Times New Roman"/>
      <w:lang w:val="en-GB" w:eastAsia="en-US"/>
    </w:rPr>
  </w:style>
  <w:style w:type="table" w:styleId="TableGrid">
    <w:name w:val="Table Grid"/>
    <w:basedOn w:val="TableNormal"/>
    <w:rsid w:val="00087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814088%20-%20CR%20to%2038.304%20on%20Release%20and%20Redirect%20in%202-step%20procedure.docx" TargetMode="External"/><Relationship Id="rId18" Type="http://schemas.openxmlformats.org/officeDocument/2006/relationships/image" Target="media/image3.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yperlink" Target="file:///C:\Data\3GPP\Extracts\R2-1814086%20-Release%20and%20Redirect%20in%202-step%20procedure.docx"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Data\3GPP\Extracts\R2-1815961%20-%20CR%20to%2038.304%20on%20Release%20and%20Redirect%20in%202-step%20procedure.docx" TargetMode="External"/><Relationship Id="rId5" Type="http://schemas.openxmlformats.org/officeDocument/2006/relationships/customXml" Target="../customXml/item5.xml"/><Relationship Id="rId15" Type="http://schemas.openxmlformats.org/officeDocument/2006/relationships/hyperlink" Target="file:///C:\Data\3GPP\Extracts\R2-1815961%20-%20CR%20to%2038.304%20on%20Release%20and%20Redirect%20in%202-step%20procedure.docx" TargetMode="External"/><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ata\3GPP\Extracts\R2-1815961%20-%20CR%20to%2038.304%20on%20Release%20and%20Redirect%20in%202-step%20procedure.docx" TargetMode="External"/><Relationship Id="rId22" Type="http://schemas.openxmlformats.org/officeDocument/2006/relationships/image" Target="media/image7.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5NUHHDQN7SK2-1476151046-35533</_dlc_DocId>
    <_dlc_DocIdUrl xmlns="f166a696-7b5b-4ccd-9f0c-ffde0cceec81">
      <Url>https://ericsson.sharepoint.com/sites/star/_layouts/15/DocIdRedir.aspx?ID=5NUHHDQN7SK2-1476151046-35533</Url>
      <Description>5NUHHDQN7SK2-1476151046-35533</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3.xml><?xml version="1.0" encoding="utf-8"?>
<ds:datastoreItem xmlns:ds="http://schemas.openxmlformats.org/officeDocument/2006/customXml" ds:itemID="{D3E44D75-0AF1-4518-8CF4-665F3A521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5.xml><?xml version="1.0" encoding="utf-8"?>
<ds:datastoreItem xmlns:ds="http://schemas.openxmlformats.org/officeDocument/2006/customXml" ds:itemID="{2126ADE6-EEF6-4B52-AEE2-CC33B6B86FB0}">
  <ds:schemaRefs>
    <ds:schemaRef ds:uri="http://www.w3.org/XML/1998/namespace"/>
    <ds:schemaRef ds:uri="http://schemas.microsoft.com/sharepoint/v4"/>
    <ds:schemaRef ds:uri="http://purl.org/dc/terms/"/>
    <ds:schemaRef ds:uri="http://purl.org/dc/dcmitype/"/>
    <ds:schemaRef ds:uri="http://schemas.microsoft.com/office/2006/metadata/properties"/>
    <ds:schemaRef ds:uri="http://purl.org/dc/elements/1.1/"/>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8FFCD1C5-B9A5-4205-93BE-A40D9EE59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TotalTime>
  <Pages>11</Pages>
  <Words>3218</Words>
  <Characters>21022</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4</cp:revision>
  <cp:lastPrinted>2008-01-31T06:09:00Z</cp:lastPrinted>
  <dcterms:created xsi:type="dcterms:W3CDTF">2018-11-01T14:00:00Z</dcterms:created>
  <dcterms:modified xsi:type="dcterms:W3CDTF">2018-11-01T16:53:00Z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e67550bd-2232-4b2d-ba01-f78aaddfbc32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